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BB798" w14:textId="53D1F733" w:rsidR="00626A6F" w:rsidRPr="008226CE" w:rsidRDefault="002D6F98" w:rsidP="00E5090D">
      <w:pPr>
        <w:pStyle w:val="Heading2"/>
        <w:tabs>
          <w:tab w:val="left" w:pos="1701"/>
        </w:tabs>
        <w:jc w:val="both"/>
        <w:rPr>
          <w:rFonts w:cs="Calibri"/>
          <w:i/>
          <w:sz w:val="22"/>
          <w:szCs w:val="22"/>
        </w:rPr>
      </w:pPr>
      <w:r w:rsidRPr="002D6F98">
        <w:rPr>
          <w:rFonts w:cs="Calibri"/>
          <w:i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053266" wp14:editId="5C748CE0">
                <wp:simplePos x="0" y="0"/>
                <wp:positionH relativeFrom="column">
                  <wp:posOffset>5423535</wp:posOffset>
                </wp:positionH>
                <wp:positionV relativeFrom="paragraph">
                  <wp:posOffset>-1404620</wp:posOffset>
                </wp:positionV>
                <wp:extent cx="516890" cy="409575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89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607DD" w14:textId="5C197A9F" w:rsidR="002D6F98" w:rsidRPr="002D6F98" w:rsidRDefault="002D6F98" w:rsidP="002D6F98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D6F98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4.1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532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7.05pt;margin-top:-110.6pt;width:40.7pt;height:3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" stroked="f">
                <v:textbox>
                  <w:txbxContent>
                    <w:p w14:paraId="645607DD" w14:textId="5C197A9F" w:rsidR="002D6F98" w:rsidRPr="002D6F98" w:rsidRDefault="002D6F98" w:rsidP="002D6F98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2D6F98">
                        <w:rPr>
                          <w:b/>
                          <w:bCs/>
                          <w:sz w:val="36"/>
                          <w:szCs w:val="36"/>
                        </w:rPr>
                        <w:t>4.1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ED3350" wp14:editId="2E149349">
                <wp:simplePos x="0" y="0"/>
                <wp:positionH relativeFrom="column">
                  <wp:posOffset>5318760</wp:posOffset>
                </wp:positionH>
                <wp:positionV relativeFrom="paragraph">
                  <wp:posOffset>-1585595</wp:posOffset>
                </wp:positionV>
                <wp:extent cx="733425" cy="7810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7810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889939A" id="Oval 4" o:spid="_x0000_s1026" style="position:absolute;margin-left:418.8pt;margin-top:-124.85pt;width:57.75pt;height:61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" filled="f" strokecolor="#1f3763 [1604]" strokeweight="1pt">
                <v:stroke joinstyle="miter"/>
              </v:oval>
            </w:pict>
          </mc:Fallback>
        </mc:AlternateContent>
      </w:r>
      <w:r w:rsidR="00626A6F" w:rsidRPr="008226CE">
        <w:rPr>
          <w:rFonts w:cs="Calibri"/>
          <w:i/>
          <w:sz w:val="22"/>
          <w:szCs w:val="22"/>
        </w:rPr>
        <w:t>DRAFT</w:t>
      </w:r>
    </w:p>
    <w:p w14:paraId="467F0953" w14:textId="77777777" w:rsidR="005A7767" w:rsidRPr="006A67EA" w:rsidRDefault="00892977" w:rsidP="00315684">
      <w:pPr>
        <w:pStyle w:val="Heading2"/>
        <w:jc w:val="both"/>
        <w:rPr>
          <w:rFonts w:cs="Calibri"/>
          <w:sz w:val="22"/>
          <w:szCs w:val="22"/>
        </w:rPr>
      </w:pPr>
      <w:r w:rsidRPr="008226CE">
        <w:rPr>
          <w:rFonts w:cs="Calibri"/>
          <w:sz w:val="22"/>
          <w:szCs w:val="22"/>
        </w:rPr>
        <w:t xml:space="preserve">Minutes of </w:t>
      </w:r>
      <w:r w:rsidR="00917713">
        <w:rPr>
          <w:rFonts w:cs="Calibri"/>
          <w:sz w:val="22"/>
          <w:szCs w:val="22"/>
        </w:rPr>
        <w:t xml:space="preserve">a </w:t>
      </w:r>
      <w:r w:rsidRPr="008226CE">
        <w:rPr>
          <w:rFonts w:cs="Calibri"/>
          <w:sz w:val="22"/>
          <w:szCs w:val="22"/>
        </w:rPr>
        <w:t xml:space="preserve">meeting of the </w:t>
      </w:r>
      <w:r w:rsidR="0098027D" w:rsidRPr="008226CE">
        <w:rPr>
          <w:rFonts w:cs="Calibri"/>
          <w:sz w:val="22"/>
          <w:szCs w:val="22"/>
        </w:rPr>
        <w:t xml:space="preserve">Recreation and Amenities </w:t>
      </w:r>
      <w:r w:rsidR="00C82C14" w:rsidRPr="008226CE">
        <w:rPr>
          <w:rFonts w:cs="Calibri"/>
          <w:sz w:val="22"/>
          <w:szCs w:val="22"/>
        </w:rPr>
        <w:t>Committee</w:t>
      </w:r>
      <w:r w:rsidRPr="008226CE">
        <w:rPr>
          <w:rFonts w:cs="Calibri"/>
          <w:sz w:val="22"/>
          <w:szCs w:val="22"/>
        </w:rPr>
        <w:t xml:space="preserve"> held on </w:t>
      </w:r>
      <w:r w:rsidR="008E3483">
        <w:rPr>
          <w:rFonts w:cs="Calibri"/>
          <w:sz w:val="22"/>
          <w:szCs w:val="22"/>
        </w:rPr>
        <w:t xml:space="preserve">Thursday </w:t>
      </w:r>
      <w:r w:rsidR="00A94600">
        <w:rPr>
          <w:rFonts w:cs="Calibri"/>
          <w:sz w:val="22"/>
          <w:szCs w:val="22"/>
        </w:rPr>
        <w:t>2</w:t>
      </w:r>
      <w:r w:rsidR="00DE7D28">
        <w:rPr>
          <w:rFonts w:cs="Calibri"/>
          <w:sz w:val="22"/>
          <w:szCs w:val="22"/>
        </w:rPr>
        <w:t>7</w:t>
      </w:r>
      <w:r w:rsidR="00A94600">
        <w:rPr>
          <w:rFonts w:cs="Calibri"/>
          <w:sz w:val="22"/>
          <w:szCs w:val="22"/>
        </w:rPr>
        <w:t xml:space="preserve"> </w:t>
      </w:r>
      <w:r w:rsidR="00DE7D28">
        <w:rPr>
          <w:rFonts w:cs="Calibri"/>
          <w:sz w:val="22"/>
          <w:szCs w:val="22"/>
        </w:rPr>
        <w:t>May</w:t>
      </w:r>
      <w:r w:rsidR="003E5976">
        <w:rPr>
          <w:rFonts w:cs="Calibri"/>
          <w:sz w:val="22"/>
          <w:szCs w:val="22"/>
        </w:rPr>
        <w:t xml:space="preserve"> </w:t>
      </w:r>
      <w:r w:rsidR="00764BA7">
        <w:rPr>
          <w:rFonts w:cs="Calibri"/>
          <w:sz w:val="22"/>
          <w:szCs w:val="22"/>
        </w:rPr>
        <w:t>20</w:t>
      </w:r>
      <w:r w:rsidR="008D2A13">
        <w:rPr>
          <w:rFonts w:cs="Calibri"/>
          <w:sz w:val="22"/>
          <w:szCs w:val="22"/>
        </w:rPr>
        <w:t>2</w:t>
      </w:r>
      <w:r w:rsidR="00C16B7A">
        <w:rPr>
          <w:rFonts w:cs="Calibri"/>
          <w:sz w:val="22"/>
          <w:szCs w:val="22"/>
        </w:rPr>
        <w:t>1</w:t>
      </w:r>
      <w:r w:rsidR="00F93FF4">
        <w:rPr>
          <w:rFonts w:cs="Calibri"/>
          <w:sz w:val="22"/>
          <w:szCs w:val="22"/>
        </w:rPr>
        <w:t xml:space="preserve">, </w:t>
      </w:r>
      <w:r w:rsidR="00DE7D28">
        <w:rPr>
          <w:rFonts w:cs="Calibri"/>
          <w:sz w:val="22"/>
          <w:szCs w:val="22"/>
        </w:rPr>
        <w:t>at the Spencers Wood Pavilion commencing at 7:30pm</w:t>
      </w:r>
    </w:p>
    <w:p w14:paraId="12959D75" w14:textId="77777777" w:rsidR="00B314F9" w:rsidRPr="006A67EA" w:rsidRDefault="00B314F9" w:rsidP="00B314F9">
      <w:pPr>
        <w:rPr>
          <w:rFonts w:ascii="Calibri" w:hAnsi="Calibri" w:cs="Calibri"/>
          <w:sz w:val="22"/>
          <w:szCs w:val="22"/>
          <w:lang w:val="en-GB"/>
        </w:rPr>
      </w:pPr>
    </w:p>
    <w:p w14:paraId="10C63EFD" w14:textId="2BBCC736" w:rsidR="002E715C" w:rsidRPr="006A67EA" w:rsidRDefault="00892977" w:rsidP="009F12B7">
      <w:pPr>
        <w:pStyle w:val="Notice"/>
        <w:tabs>
          <w:tab w:val="left" w:pos="1134"/>
        </w:tabs>
        <w:spacing w:after="0"/>
        <w:ind w:left="1134" w:hanging="1134"/>
        <w:rPr>
          <w:rFonts w:cs="Calibri"/>
          <w:sz w:val="22"/>
          <w:szCs w:val="22"/>
        </w:rPr>
      </w:pPr>
      <w:r w:rsidRPr="006A67EA">
        <w:rPr>
          <w:rFonts w:cs="Calibri"/>
          <w:sz w:val="22"/>
          <w:szCs w:val="22"/>
        </w:rPr>
        <w:t>Present</w:t>
      </w:r>
      <w:r w:rsidR="005A7767" w:rsidRPr="006A67EA">
        <w:rPr>
          <w:rFonts w:cs="Calibri"/>
          <w:sz w:val="22"/>
          <w:szCs w:val="22"/>
        </w:rPr>
        <w:t>:</w:t>
      </w:r>
      <w:r w:rsidRPr="006A67EA">
        <w:rPr>
          <w:rFonts w:cs="Calibri"/>
          <w:sz w:val="22"/>
          <w:szCs w:val="22"/>
        </w:rPr>
        <w:tab/>
      </w:r>
      <w:r w:rsidR="005A7767" w:rsidRPr="006A67EA">
        <w:rPr>
          <w:rFonts w:cs="Calibri"/>
          <w:sz w:val="22"/>
          <w:szCs w:val="22"/>
        </w:rPr>
        <w:t>Cllrs</w:t>
      </w:r>
      <w:r w:rsidR="00AB7199">
        <w:rPr>
          <w:rFonts w:cs="Calibri"/>
          <w:sz w:val="22"/>
          <w:szCs w:val="22"/>
        </w:rPr>
        <w:t>.</w:t>
      </w:r>
      <w:r w:rsidR="00E9462D">
        <w:rPr>
          <w:rFonts w:cs="Calibri"/>
          <w:sz w:val="22"/>
          <w:szCs w:val="22"/>
        </w:rPr>
        <w:t xml:space="preserve"> </w:t>
      </w:r>
      <w:r w:rsidR="0098238F">
        <w:rPr>
          <w:rFonts w:cs="Calibri"/>
          <w:sz w:val="22"/>
          <w:szCs w:val="22"/>
        </w:rPr>
        <w:t xml:space="preserve">N Boyer, </w:t>
      </w:r>
      <w:r w:rsidR="00E9462D">
        <w:rPr>
          <w:rFonts w:cs="Calibri"/>
          <w:sz w:val="22"/>
          <w:szCs w:val="22"/>
        </w:rPr>
        <w:t xml:space="preserve">I Clarke (Chair), </w:t>
      </w:r>
      <w:r w:rsidR="005C20D8">
        <w:rPr>
          <w:rFonts w:cs="Calibri"/>
          <w:sz w:val="22"/>
          <w:szCs w:val="22"/>
        </w:rPr>
        <w:t>E Brown,</w:t>
      </w:r>
      <w:r w:rsidR="000C12E1">
        <w:rPr>
          <w:rFonts w:cs="Calibri"/>
          <w:sz w:val="22"/>
          <w:szCs w:val="22"/>
        </w:rPr>
        <w:t xml:space="preserve"> </w:t>
      </w:r>
      <w:r w:rsidR="00EC4457">
        <w:rPr>
          <w:rFonts w:cs="Calibri"/>
          <w:sz w:val="22"/>
          <w:szCs w:val="22"/>
        </w:rPr>
        <w:t xml:space="preserve">M O’Brien, </w:t>
      </w:r>
      <w:r w:rsidR="00084251">
        <w:rPr>
          <w:rFonts w:cs="Calibri"/>
          <w:sz w:val="22"/>
          <w:szCs w:val="22"/>
        </w:rPr>
        <w:t xml:space="preserve">P </w:t>
      </w:r>
      <w:proofErr w:type="spellStart"/>
      <w:r w:rsidR="00084251">
        <w:rPr>
          <w:rFonts w:cs="Calibri"/>
          <w:sz w:val="22"/>
          <w:szCs w:val="22"/>
        </w:rPr>
        <w:t>Jahromi</w:t>
      </w:r>
      <w:proofErr w:type="spellEnd"/>
      <w:r w:rsidR="00084251">
        <w:rPr>
          <w:rFonts w:cs="Calibri"/>
          <w:sz w:val="22"/>
          <w:szCs w:val="22"/>
        </w:rPr>
        <w:t xml:space="preserve">, </w:t>
      </w:r>
      <w:r w:rsidR="007020B6">
        <w:rPr>
          <w:rFonts w:cs="Calibri"/>
          <w:sz w:val="22"/>
          <w:szCs w:val="22"/>
        </w:rPr>
        <w:t>L James</w:t>
      </w:r>
      <w:r w:rsidR="00395539">
        <w:rPr>
          <w:rFonts w:cs="Calibri"/>
          <w:sz w:val="22"/>
          <w:szCs w:val="22"/>
        </w:rPr>
        <w:t xml:space="preserve"> </w:t>
      </w:r>
      <w:r w:rsidR="00CA19C6">
        <w:rPr>
          <w:rFonts w:cs="Calibri"/>
          <w:sz w:val="22"/>
          <w:szCs w:val="22"/>
        </w:rPr>
        <w:t xml:space="preserve">and </w:t>
      </w:r>
      <w:r w:rsidR="000C12E1">
        <w:rPr>
          <w:rFonts w:cs="Calibri"/>
          <w:sz w:val="22"/>
          <w:szCs w:val="22"/>
        </w:rPr>
        <w:t xml:space="preserve">I </w:t>
      </w:r>
      <w:r w:rsidR="002D1E10">
        <w:rPr>
          <w:rFonts w:cs="Calibri"/>
          <w:sz w:val="22"/>
          <w:szCs w:val="22"/>
        </w:rPr>
        <w:t>Montgomery</w:t>
      </w:r>
    </w:p>
    <w:p w14:paraId="206B2D34" w14:textId="616BCE5F" w:rsidR="00D65754" w:rsidRPr="006A67EA" w:rsidRDefault="00892977" w:rsidP="007606D4">
      <w:pPr>
        <w:pStyle w:val="Notice"/>
        <w:tabs>
          <w:tab w:val="left" w:pos="0"/>
        </w:tabs>
        <w:spacing w:after="0"/>
        <w:ind w:left="1134" w:hanging="1134"/>
        <w:rPr>
          <w:rFonts w:cs="Calibri"/>
          <w:sz w:val="22"/>
          <w:szCs w:val="22"/>
        </w:rPr>
      </w:pPr>
      <w:r w:rsidRPr="006A67EA">
        <w:rPr>
          <w:rFonts w:cs="Calibri"/>
          <w:sz w:val="22"/>
          <w:szCs w:val="22"/>
        </w:rPr>
        <w:t>Attending</w:t>
      </w:r>
      <w:r w:rsidR="005A7767" w:rsidRPr="006A67EA">
        <w:rPr>
          <w:rFonts w:cs="Calibri"/>
          <w:sz w:val="22"/>
          <w:szCs w:val="22"/>
        </w:rPr>
        <w:t>:</w:t>
      </w:r>
      <w:r w:rsidRPr="006A67EA">
        <w:rPr>
          <w:rFonts w:cs="Calibri"/>
          <w:sz w:val="22"/>
          <w:szCs w:val="22"/>
        </w:rPr>
        <w:tab/>
      </w:r>
      <w:r w:rsidR="00CD0084">
        <w:rPr>
          <w:rFonts w:cs="Calibri"/>
          <w:sz w:val="22"/>
          <w:szCs w:val="22"/>
        </w:rPr>
        <w:t>Mike Balbini</w:t>
      </w:r>
      <w:r w:rsidR="000523A6">
        <w:rPr>
          <w:rFonts w:cs="Calibri"/>
          <w:sz w:val="22"/>
          <w:szCs w:val="22"/>
        </w:rPr>
        <w:t xml:space="preserve"> (</w:t>
      </w:r>
      <w:r w:rsidR="00CD0084">
        <w:rPr>
          <w:rFonts w:cs="Calibri"/>
          <w:sz w:val="22"/>
          <w:szCs w:val="22"/>
        </w:rPr>
        <w:t>Clerk</w:t>
      </w:r>
      <w:r w:rsidR="000523A6">
        <w:rPr>
          <w:rFonts w:cs="Calibri"/>
          <w:sz w:val="22"/>
          <w:szCs w:val="22"/>
        </w:rPr>
        <w:t>)</w:t>
      </w:r>
      <w:r w:rsidR="00D91841">
        <w:rPr>
          <w:rFonts w:cs="Calibri"/>
          <w:sz w:val="22"/>
          <w:szCs w:val="22"/>
        </w:rPr>
        <w:t xml:space="preserve">, </w:t>
      </w:r>
      <w:r w:rsidR="00962540">
        <w:rPr>
          <w:rFonts w:cs="Calibri"/>
          <w:sz w:val="22"/>
          <w:szCs w:val="22"/>
        </w:rPr>
        <w:t>Jo Skidmore (Committee Clerk)</w:t>
      </w:r>
      <w:r w:rsidR="007020B6">
        <w:rPr>
          <w:rFonts w:cs="Calibri"/>
          <w:sz w:val="22"/>
          <w:szCs w:val="22"/>
        </w:rPr>
        <w:t xml:space="preserve"> </w:t>
      </w:r>
    </w:p>
    <w:p w14:paraId="4AB1EDB2" w14:textId="77777777" w:rsidR="004B0594" w:rsidRDefault="004B0594" w:rsidP="0014507F">
      <w:pPr>
        <w:spacing w:before="120"/>
        <w:rPr>
          <w:rFonts w:ascii="Calibri" w:hAnsi="Calibri" w:cs="Calibri"/>
          <w:b/>
          <w:sz w:val="24"/>
          <w:szCs w:val="24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1080"/>
        <w:gridCol w:w="8985"/>
      </w:tblGrid>
      <w:tr w:rsidR="00DE7D28" w:rsidRPr="0009263D" w14:paraId="4B26A866" w14:textId="77777777" w:rsidTr="008932AC">
        <w:tc>
          <w:tcPr>
            <w:tcW w:w="1080" w:type="dxa"/>
            <w:shd w:val="clear" w:color="auto" w:fill="auto"/>
          </w:tcPr>
          <w:p w14:paraId="26F89C48" w14:textId="77777777" w:rsidR="00DE7D28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21/RA/39</w:t>
            </w:r>
          </w:p>
        </w:tc>
        <w:tc>
          <w:tcPr>
            <w:tcW w:w="8985" w:type="dxa"/>
            <w:shd w:val="clear" w:color="auto" w:fill="auto"/>
          </w:tcPr>
          <w:p w14:paraId="2A904F19" w14:textId="7FEE3339" w:rsidR="00DE7D28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Nominations of Chair and </w:t>
            </w:r>
            <w:proofErr w:type="gramStart"/>
            <w:r w:rsidR="00DF27DB">
              <w:rPr>
                <w:rFonts w:cs="Calibri"/>
                <w:b/>
                <w:sz w:val="22"/>
                <w:szCs w:val="22"/>
              </w:rPr>
              <w:t xml:space="preserve">Vice </w:t>
            </w:r>
            <w:r>
              <w:rPr>
                <w:rFonts w:cs="Calibri"/>
                <w:b/>
                <w:sz w:val="22"/>
                <w:szCs w:val="22"/>
              </w:rPr>
              <w:t xml:space="preserve"> Chair</w:t>
            </w:r>
            <w:proofErr w:type="gramEnd"/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</w:p>
          <w:p w14:paraId="7D373CDB" w14:textId="77777777" w:rsidR="00DE7D28" w:rsidRPr="00545086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DE7D28" w:rsidRPr="0009263D" w14:paraId="4AFEB921" w14:textId="77777777" w:rsidTr="008932AC">
        <w:tc>
          <w:tcPr>
            <w:tcW w:w="1080" w:type="dxa"/>
            <w:shd w:val="clear" w:color="auto" w:fill="auto"/>
          </w:tcPr>
          <w:p w14:paraId="25174139" w14:textId="77777777" w:rsidR="00DE7D28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82DFE54" w14:textId="77D189F7" w:rsidR="00272D7E" w:rsidRDefault="00272D7E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39.1 It was </w:t>
            </w:r>
            <w:r w:rsidRPr="00581205">
              <w:rPr>
                <w:rFonts w:cs="Calibri"/>
                <w:b/>
                <w:sz w:val="22"/>
                <w:szCs w:val="22"/>
              </w:rPr>
              <w:t>PROPOSED</w:t>
            </w:r>
            <w:r>
              <w:rPr>
                <w:rFonts w:cs="Calibri"/>
                <w:bCs/>
                <w:sz w:val="22"/>
                <w:szCs w:val="22"/>
              </w:rPr>
              <w:t xml:space="preserve"> that Cllr</w:t>
            </w:r>
            <w:r w:rsidR="00947D46">
              <w:rPr>
                <w:rFonts w:cs="Calibri"/>
                <w:bCs/>
                <w:sz w:val="22"/>
                <w:szCs w:val="22"/>
              </w:rPr>
              <w:t>.</w:t>
            </w:r>
            <w:r>
              <w:rPr>
                <w:rFonts w:cs="Calibri"/>
                <w:bCs/>
                <w:sz w:val="22"/>
                <w:szCs w:val="22"/>
              </w:rPr>
              <w:t xml:space="preserve"> Clarke be elected as Chair of the Recreation and Amenities Committee.</w:t>
            </w:r>
          </w:p>
          <w:p w14:paraId="67828F17" w14:textId="77777777" w:rsidR="00272D7E" w:rsidRDefault="00272D7E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</w:p>
          <w:p w14:paraId="16B85680" w14:textId="77777777" w:rsidR="00272D7E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Montgomery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proofErr w:type="spellStart"/>
            <w:r>
              <w:rPr>
                <w:rFonts w:cs="Calibri"/>
                <w:sz w:val="22"/>
                <w:szCs w:val="22"/>
              </w:rPr>
              <w:t>Jahromi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   Unanimously Agreed </w:t>
            </w:r>
          </w:p>
          <w:p w14:paraId="38DB2A9E" w14:textId="77777777" w:rsidR="00DE7D28" w:rsidRPr="00272D7E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E7D28" w:rsidRPr="0009263D" w14:paraId="4C79DDFE" w14:textId="77777777" w:rsidTr="008932AC">
        <w:tc>
          <w:tcPr>
            <w:tcW w:w="1080" w:type="dxa"/>
            <w:shd w:val="clear" w:color="auto" w:fill="auto"/>
          </w:tcPr>
          <w:p w14:paraId="2910F6A4" w14:textId="77777777" w:rsidR="00DE7D28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AD2A848" w14:textId="702FFC54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39.2 It was </w:t>
            </w:r>
            <w:r w:rsidRPr="00581205">
              <w:rPr>
                <w:rFonts w:cs="Calibri"/>
                <w:b/>
                <w:sz w:val="22"/>
                <w:szCs w:val="22"/>
              </w:rPr>
              <w:t>PROPOSED</w:t>
            </w:r>
            <w:r>
              <w:rPr>
                <w:rFonts w:cs="Calibri"/>
                <w:bCs/>
                <w:sz w:val="22"/>
                <w:szCs w:val="22"/>
              </w:rPr>
              <w:t xml:space="preserve"> that</w:t>
            </w:r>
            <w:r w:rsidR="000D27CA">
              <w:rPr>
                <w:rFonts w:cs="Calibri"/>
                <w:bCs/>
                <w:sz w:val="22"/>
                <w:szCs w:val="22"/>
              </w:rPr>
              <w:t xml:space="preserve"> Cllr</w:t>
            </w:r>
            <w:r w:rsidR="00947D46">
              <w:rPr>
                <w:rFonts w:cs="Calibri"/>
                <w:bCs/>
                <w:sz w:val="22"/>
                <w:szCs w:val="22"/>
              </w:rPr>
              <w:t>.</w:t>
            </w:r>
            <w:r w:rsidR="000D27CA">
              <w:rPr>
                <w:rFonts w:cs="Calibri"/>
                <w:bCs/>
                <w:sz w:val="22"/>
                <w:szCs w:val="22"/>
              </w:rPr>
              <w:t xml:space="preserve"> Boyer</w:t>
            </w:r>
            <w:r>
              <w:rPr>
                <w:rFonts w:cs="Calibri"/>
                <w:bCs/>
                <w:sz w:val="22"/>
                <w:szCs w:val="22"/>
              </w:rPr>
              <w:t xml:space="preserve"> be elected as </w:t>
            </w:r>
            <w:proofErr w:type="gramStart"/>
            <w:r w:rsidR="00DF27DB">
              <w:rPr>
                <w:rFonts w:cs="Calibri"/>
                <w:bCs/>
                <w:sz w:val="22"/>
                <w:szCs w:val="22"/>
              </w:rPr>
              <w:t xml:space="preserve">Vice </w:t>
            </w:r>
            <w:r>
              <w:rPr>
                <w:rFonts w:cs="Calibri"/>
                <w:bCs/>
                <w:sz w:val="22"/>
                <w:szCs w:val="22"/>
              </w:rPr>
              <w:t xml:space="preserve"> Chair</w:t>
            </w:r>
            <w:proofErr w:type="gramEnd"/>
            <w:r>
              <w:rPr>
                <w:rFonts w:cs="Calibri"/>
                <w:bCs/>
                <w:sz w:val="22"/>
                <w:szCs w:val="22"/>
              </w:rPr>
              <w:t xml:space="preserve"> of the Recreation and Amenities Committee.</w:t>
            </w:r>
          </w:p>
          <w:p w14:paraId="4E8E7632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</w:p>
          <w:p w14:paraId="4A59442A" w14:textId="1E363FDC" w:rsidR="00272D7E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0D27CA">
              <w:rPr>
                <w:rFonts w:cs="Calibri"/>
                <w:sz w:val="22"/>
                <w:szCs w:val="22"/>
              </w:rPr>
              <w:t>James</w:t>
            </w:r>
            <w:r>
              <w:rPr>
                <w:rFonts w:cs="Calibri"/>
                <w:sz w:val="22"/>
                <w:szCs w:val="22"/>
              </w:rPr>
              <w:t xml:space="preserve">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0D27CA">
              <w:rPr>
                <w:rFonts w:cs="Calibri"/>
                <w:sz w:val="22"/>
                <w:szCs w:val="22"/>
              </w:rPr>
              <w:t xml:space="preserve">Clarke    </w:t>
            </w:r>
            <w:r>
              <w:rPr>
                <w:rFonts w:cs="Calibri"/>
                <w:sz w:val="22"/>
                <w:szCs w:val="22"/>
              </w:rPr>
              <w:t xml:space="preserve">    Unanimously Agreed </w:t>
            </w:r>
          </w:p>
          <w:p w14:paraId="5D98DD97" w14:textId="77777777" w:rsidR="00DE7D28" w:rsidRPr="00545086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E9703C" w:rsidRPr="0009263D" w14:paraId="7ABED328" w14:textId="77777777" w:rsidTr="008932AC">
        <w:tc>
          <w:tcPr>
            <w:tcW w:w="1080" w:type="dxa"/>
            <w:shd w:val="clear" w:color="auto" w:fill="auto"/>
          </w:tcPr>
          <w:p w14:paraId="350D26F2" w14:textId="77777777" w:rsidR="00E9703C" w:rsidRDefault="00E9703C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B9D85F1" w14:textId="77777777" w:rsidR="00E9703C" w:rsidRDefault="00E9703C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  <w:r w:rsidRPr="004173FD">
              <w:rPr>
                <w:rFonts w:cs="Calibri"/>
                <w:bCs/>
                <w:sz w:val="22"/>
                <w:szCs w:val="22"/>
              </w:rPr>
              <w:t xml:space="preserve">39.3 Cllr. O’Brien was welcomed to the committee. </w:t>
            </w:r>
          </w:p>
          <w:p w14:paraId="549BDECA" w14:textId="797654BB" w:rsidR="004173FD" w:rsidRPr="004173FD" w:rsidRDefault="004173FD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0C07DA" w:rsidRPr="0009263D" w14:paraId="1EC91540" w14:textId="77777777" w:rsidTr="008932AC">
        <w:tc>
          <w:tcPr>
            <w:tcW w:w="1080" w:type="dxa"/>
            <w:shd w:val="clear" w:color="auto" w:fill="auto"/>
          </w:tcPr>
          <w:p w14:paraId="7A4647F0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/RA/</w:t>
            </w:r>
            <w:r w:rsidR="00DE7D28">
              <w:rPr>
                <w:rFonts w:cs="Calibri"/>
                <w:sz w:val="22"/>
                <w:szCs w:val="22"/>
              </w:rPr>
              <w:t>40</w:t>
            </w:r>
          </w:p>
        </w:tc>
        <w:tc>
          <w:tcPr>
            <w:tcW w:w="8985" w:type="dxa"/>
            <w:shd w:val="clear" w:color="auto" w:fill="auto"/>
          </w:tcPr>
          <w:p w14:paraId="45461484" w14:textId="77777777" w:rsidR="000C07DA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545086">
              <w:rPr>
                <w:rFonts w:cs="Calibri"/>
                <w:b/>
                <w:sz w:val="22"/>
                <w:szCs w:val="22"/>
              </w:rPr>
              <w:t>Public Questions</w:t>
            </w:r>
          </w:p>
          <w:p w14:paraId="7542CD40" w14:textId="413FBD18" w:rsidR="005B2B39" w:rsidRPr="00545086" w:rsidRDefault="005B2B39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45EBA4BC" w14:textId="77777777" w:rsidTr="008932AC">
        <w:tc>
          <w:tcPr>
            <w:tcW w:w="1080" w:type="dxa"/>
            <w:shd w:val="clear" w:color="auto" w:fill="auto"/>
          </w:tcPr>
          <w:p w14:paraId="2340FB9D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F0174D4" w14:textId="77777777" w:rsidR="000C07DA" w:rsidRPr="00545086" w:rsidRDefault="000C07DA" w:rsidP="00915ECD">
            <w:pPr>
              <w:pStyle w:val="Notice"/>
              <w:spacing w:after="0"/>
              <w:ind w:left="459" w:hanging="459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There were </w:t>
            </w:r>
            <w:r>
              <w:rPr>
                <w:rFonts w:cs="Calibri"/>
                <w:sz w:val="22"/>
                <w:szCs w:val="22"/>
              </w:rPr>
              <w:t>no</w:t>
            </w:r>
            <w:r w:rsidRPr="00545086">
              <w:rPr>
                <w:rFonts w:cs="Calibri"/>
                <w:sz w:val="22"/>
                <w:szCs w:val="22"/>
              </w:rPr>
              <w:t xml:space="preserve"> public questions. </w:t>
            </w:r>
          </w:p>
        </w:tc>
      </w:tr>
      <w:tr w:rsidR="000C07DA" w:rsidRPr="0009263D" w14:paraId="14AE3071" w14:textId="77777777" w:rsidTr="008932AC">
        <w:tc>
          <w:tcPr>
            <w:tcW w:w="1080" w:type="dxa"/>
            <w:shd w:val="clear" w:color="auto" w:fill="auto"/>
          </w:tcPr>
          <w:p w14:paraId="7C1B9137" w14:textId="77777777" w:rsidR="000C07DA" w:rsidRPr="002F7237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8985" w:type="dxa"/>
            <w:shd w:val="clear" w:color="auto" w:fill="auto"/>
          </w:tcPr>
          <w:p w14:paraId="489EF1C7" w14:textId="77777777" w:rsidR="000C07DA" w:rsidRPr="002F7237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0C07DA" w:rsidRPr="0009263D" w14:paraId="0AA891D2" w14:textId="77777777" w:rsidTr="008932AC">
        <w:tc>
          <w:tcPr>
            <w:tcW w:w="1080" w:type="dxa"/>
            <w:shd w:val="clear" w:color="auto" w:fill="auto"/>
          </w:tcPr>
          <w:p w14:paraId="79852E06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</w:t>
            </w:r>
            <w:r w:rsidR="00CC47E4">
              <w:rPr>
                <w:rFonts w:cs="Calibri"/>
                <w:sz w:val="22"/>
                <w:szCs w:val="22"/>
              </w:rPr>
              <w:t>/</w:t>
            </w:r>
            <w:r w:rsidR="00DE7D28">
              <w:rPr>
                <w:rFonts w:cs="Calibri"/>
                <w:sz w:val="22"/>
                <w:szCs w:val="22"/>
              </w:rPr>
              <w:t>41</w:t>
            </w:r>
          </w:p>
        </w:tc>
        <w:tc>
          <w:tcPr>
            <w:tcW w:w="8985" w:type="dxa"/>
            <w:shd w:val="clear" w:color="auto" w:fill="auto"/>
          </w:tcPr>
          <w:p w14:paraId="05438742" w14:textId="77777777" w:rsidR="000C07DA" w:rsidRPr="00915ECD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545086">
              <w:rPr>
                <w:rFonts w:cs="Calibri"/>
                <w:b/>
                <w:sz w:val="22"/>
                <w:szCs w:val="22"/>
              </w:rPr>
              <w:t>Apologies and declarations of members’ interests</w:t>
            </w:r>
          </w:p>
        </w:tc>
      </w:tr>
      <w:tr w:rsidR="000C07DA" w:rsidRPr="0009263D" w14:paraId="43D17AED" w14:textId="77777777" w:rsidTr="008932AC">
        <w:tc>
          <w:tcPr>
            <w:tcW w:w="1080" w:type="dxa"/>
            <w:shd w:val="clear" w:color="auto" w:fill="auto"/>
          </w:tcPr>
          <w:p w14:paraId="7FEEEA85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BA7EA3A" w14:textId="77777777" w:rsidR="000C07DA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00F02F5E" w14:textId="77777777" w:rsidTr="008932AC">
        <w:tc>
          <w:tcPr>
            <w:tcW w:w="1080" w:type="dxa"/>
            <w:shd w:val="clear" w:color="auto" w:fill="auto"/>
          </w:tcPr>
          <w:p w14:paraId="5665B75B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737EF0F" w14:textId="2888DEBE" w:rsidR="000C07DA" w:rsidRPr="00545086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41</w:t>
            </w:r>
            <w:r w:rsidR="000C07DA">
              <w:rPr>
                <w:rFonts w:cs="Calibri"/>
                <w:sz w:val="22"/>
                <w:szCs w:val="22"/>
              </w:rPr>
              <w:t>.1</w:t>
            </w:r>
            <w:r w:rsidR="00C05215">
              <w:rPr>
                <w:rFonts w:cs="Calibri"/>
                <w:sz w:val="22"/>
                <w:szCs w:val="22"/>
              </w:rPr>
              <w:t xml:space="preserve"> </w:t>
            </w:r>
            <w:r w:rsidR="001604C2">
              <w:rPr>
                <w:rFonts w:cs="Calibri"/>
                <w:sz w:val="22"/>
                <w:szCs w:val="22"/>
              </w:rPr>
              <w:t>Apologies were received from Cllr. Narayanan</w:t>
            </w:r>
            <w:r w:rsidR="00C05215">
              <w:rPr>
                <w:rFonts w:cs="Calibri"/>
                <w:sz w:val="22"/>
                <w:szCs w:val="22"/>
              </w:rPr>
              <w:t xml:space="preserve"> </w:t>
            </w:r>
            <w:r w:rsidR="00947D46">
              <w:rPr>
                <w:rFonts w:cs="Calibri"/>
                <w:sz w:val="22"/>
                <w:szCs w:val="22"/>
              </w:rPr>
              <w:t>and Cllr. Emment</w:t>
            </w:r>
          </w:p>
          <w:p w14:paraId="57DAD37C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7B6A9179" w14:textId="77777777" w:rsidTr="008932AC">
        <w:tc>
          <w:tcPr>
            <w:tcW w:w="1080" w:type="dxa"/>
            <w:shd w:val="clear" w:color="auto" w:fill="auto"/>
          </w:tcPr>
          <w:p w14:paraId="1955CB2B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B5FF5EF" w14:textId="77777777" w:rsidR="000C07DA" w:rsidRPr="00545086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41</w:t>
            </w:r>
            <w:r w:rsidR="000C07DA">
              <w:rPr>
                <w:rFonts w:cs="Calibri"/>
                <w:sz w:val="22"/>
                <w:szCs w:val="22"/>
              </w:rPr>
              <w:t>.2</w:t>
            </w:r>
            <w:r w:rsidR="000C07DA" w:rsidRPr="00545086">
              <w:rPr>
                <w:rFonts w:cs="Calibri"/>
                <w:sz w:val="22"/>
                <w:szCs w:val="22"/>
              </w:rPr>
              <w:t xml:space="preserve"> There were no declarations of members’ interest</w:t>
            </w:r>
            <w:r w:rsidR="000C07DA">
              <w:rPr>
                <w:rFonts w:cs="Calibri"/>
                <w:sz w:val="22"/>
                <w:szCs w:val="22"/>
              </w:rPr>
              <w:t>.</w:t>
            </w:r>
          </w:p>
        </w:tc>
      </w:tr>
      <w:tr w:rsidR="000C07DA" w:rsidRPr="0009263D" w14:paraId="49D236DC" w14:textId="77777777" w:rsidTr="008932AC">
        <w:trPr>
          <w:trHeight w:val="209"/>
        </w:trPr>
        <w:tc>
          <w:tcPr>
            <w:tcW w:w="1080" w:type="dxa"/>
            <w:shd w:val="clear" w:color="auto" w:fill="auto"/>
          </w:tcPr>
          <w:p w14:paraId="425BC7A1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0646AD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0D26D8EC" w14:textId="77777777" w:rsidTr="008932AC">
        <w:trPr>
          <w:trHeight w:val="416"/>
        </w:trPr>
        <w:tc>
          <w:tcPr>
            <w:tcW w:w="1080" w:type="dxa"/>
            <w:shd w:val="clear" w:color="auto" w:fill="auto"/>
          </w:tcPr>
          <w:p w14:paraId="208F71DC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/RA/</w:t>
            </w:r>
            <w:r w:rsidR="00DE7D28">
              <w:rPr>
                <w:rFonts w:cs="Calibri"/>
                <w:sz w:val="22"/>
                <w:szCs w:val="22"/>
              </w:rPr>
              <w:t>42</w:t>
            </w:r>
          </w:p>
        </w:tc>
        <w:tc>
          <w:tcPr>
            <w:tcW w:w="8985" w:type="dxa"/>
            <w:shd w:val="clear" w:color="auto" w:fill="auto"/>
          </w:tcPr>
          <w:p w14:paraId="3A0FD9E4" w14:textId="77777777" w:rsidR="000C07DA" w:rsidRPr="00EA5998" w:rsidRDefault="00DE7D28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42</w:t>
            </w:r>
            <w:r w:rsidR="000C07DA">
              <w:rPr>
                <w:rFonts w:cs="Calibri"/>
                <w:bCs/>
                <w:sz w:val="22"/>
                <w:szCs w:val="22"/>
              </w:rPr>
              <w:t xml:space="preserve">.1 </w:t>
            </w:r>
            <w:r w:rsidR="000C07DA" w:rsidRPr="00545086">
              <w:rPr>
                <w:rFonts w:cs="Calibri"/>
                <w:b/>
                <w:sz w:val="22"/>
                <w:szCs w:val="22"/>
              </w:rPr>
              <w:t>Minutes of the Previous Meeting</w:t>
            </w:r>
          </w:p>
        </w:tc>
      </w:tr>
      <w:tr w:rsidR="000C07DA" w:rsidRPr="0009263D" w14:paraId="4F37669D" w14:textId="77777777" w:rsidTr="008932AC">
        <w:tc>
          <w:tcPr>
            <w:tcW w:w="1080" w:type="dxa"/>
            <w:shd w:val="clear" w:color="auto" w:fill="auto"/>
          </w:tcPr>
          <w:p w14:paraId="265C8817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6DD903B" w14:textId="77777777" w:rsidR="00FC5C85" w:rsidRDefault="00C16B7A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</w:t>
            </w:r>
            <w:r w:rsidR="000C07DA" w:rsidRPr="00545086">
              <w:rPr>
                <w:rFonts w:cs="Calibri"/>
                <w:sz w:val="22"/>
                <w:szCs w:val="22"/>
              </w:rPr>
              <w:t>he minutes of the committee meeting of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E41199">
              <w:rPr>
                <w:rFonts w:cs="Calibri"/>
                <w:sz w:val="22"/>
                <w:szCs w:val="22"/>
              </w:rPr>
              <w:t>2</w:t>
            </w:r>
            <w:r w:rsidR="00272D7E">
              <w:rPr>
                <w:rFonts w:cs="Calibri"/>
                <w:sz w:val="22"/>
                <w:szCs w:val="22"/>
              </w:rPr>
              <w:t>9</w:t>
            </w:r>
            <w:r w:rsidR="00E41199">
              <w:rPr>
                <w:rFonts w:cs="Calibri"/>
                <w:sz w:val="22"/>
                <w:szCs w:val="22"/>
              </w:rPr>
              <w:t xml:space="preserve"> </w:t>
            </w:r>
            <w:r w:rsidR="00A92C43">
              <w:rPr>
                <w:rFonts w:cs="Calibri"/>
                <w:sz w:val="22"/>
                <w:szCs w:val="22"/>
              </w:rPr>
              <w:t>April</w:t>
            </w:r>
            <w:r w:rsidR="00C01436">
              <w:rPr>
                <w:rFonts w:cs="Calibri"/>
                <w:sz w:val="22"/>
                <w:szCs w:val="22"/>
              </w:rPr>
              <w:t xml:space="preserve"> </w:t>
            </w:r>
            <w:r w:rsidR="000C07DA">
              <w:rPr>
                <w:rFonts w:cs="Calibri"/>
                <w:sz w:val="22"/>
                <w:szCs w:val="22"/>
              </w:rPr>
              <w:t>202</w:t>
            </w:r>
            <w:r w:rsidR="00CC47E4">
              <w:rPr>
                <w:rFonts w:cs="Calibri"/>
                <w:sz w:val="22"/>
                <w:szCs w:val="22"/>
              </w:rPr>
              <w:t>1</w:t>
            </w:r>
            <w:r w:rsidR="000C07DA" w:rsidRPr="00545086">
              <w:rPr>
                <w:rFonts w:cs="Calibri"/>
                <w:sz w:val="22"/>
                <w:szCs w:val="22"/>
              </w:rPr>
              <w:t xml:space="preserve"> were approved as a correct record</w:t>
            </w:r>
            <w:r w:rsidR="00FC5C85">
              <w:rPr>
                <w:rFonts w:cs="Calibri"/>
                <w:sz w:val="22"/>
                <w:szCs w:val="22"/>
              </w:rPr>
              <w:t>.</w:t>
            </w:r>
          </w:p>
          <w:p w14:paraId="3CF2F1EA" w14:textId="77777777" w:rsidR="006E2F70" w:rsidRPr="00545086" w:rsidRDefault="000C07DA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 w:rsidR="00A23BA3">
              <w:rPr>
                <w:rFonts w:cs="Calibri"/>
                <w:sz w:val="22"/>
                <w:szCs w:val="22"/>
              </w:rPr>
              <w:t>Cllr</w:t>
            </w:r>
            <w:r w:rsidR="00AB7199">
              <w:rPr>
                <w:rFonts w:cs="Calibri"/>
                <w:sz w:val="22"/>
                <w:szCs w:val="22"/>
              </w:rPr>
              <w:t xml:space="preserve"> </w:t>
            </w:r>
            <w:r w:rsidR="0098238F">
              <w:rPr>
                <w:rFonts w:cs="Calibri"/>
                <w:sz w:val="22"/>
                <w:szCs w:val="22"/>
              </w:rPr>
              <w:t xml:space="preserve">James </w:t>
            </w:r>
            <w:r w:rsidR="008916C8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 xml:space="preserve">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 w:rsidR="00A23BA3">
              <w:rPr>
                <w:rFonts w:cs="Calibri"/>
                <w:sz w:val="22"/>
                <w:szCs w:val="22"/>
              </w:rPr>
              <w:t>Cllr</w:t>
            </w:r>
            <w:r w:rsidR="00AB7199">
              <w:rPr>
                <w:rFonts w:cs="Calibri"/>
                <w:sz w:val="22"/>
                <w:szCs w:val="22"/>
              </w:rPr>
              <w:t xml:space="preserve"> </w:t>
            </w:r>
            <w:r w:rsidR="00C05215">
              <w:rPr>
                <w:rFonts w:cs="Calibri"/>
                <w:sz w:val="22"/>
                <w:szCs w:val="22"/>
              </w:rPr>
              <w:t>Emment</w:t>
            </w:r>
            <w:r>
              <w:rPr>
                <w:rFonts w:cs="Calibri"/>
                <w:sz w:val="22"/>
                <w:szCs w:val="22"/>
              </w:rPr>
              <w:t xml:space="preserve">  </w:t>
            </w:r>
            <w:r w:rsidR="008916C8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>U</w:t>
            </w:r>
            <w:r w:rsidRPr="00545086">
              <w:rPr>
                <w:rFonts w:cs="Calibri"/>
                <w:sz w:val="22"/>
                <w:szCs w:val="22"/>
              </w:rPr>
              <w:t>nanimously</w:t>
            </w:r>
            <w:r w:rsidR="008916C8">
              <w:rPr>
                <w:rFonts w:cs="Calibri"/>
                <w:sz w:val="22"/>
                <w:szCs w:val="22"/>
              </w:rPr>
              <w:t xml:space="preserve"> Approved </w:t>
            </w:r>
            <w:r w:rsidR="000A130C">
              <w:rPr>
                <w:rFonts w:cs="Calibri"/>
                <w:sz w:val="22"/>
                <w:szCs w:val="22"/>
              </w:rPr>
              <w:tab/>
            </w:r>
          </w:p>
        </w:tc>
      </w:tr>
      <w:tr w:rsidR="006E2F70" w:rsidRPr="0009263D" w14:paraId="352F0C34" w14:textId="77777777" w:rsidTr="008932AC">
        <w:tc>
          <w:tcPr>
            <w:tcW w:w="1080" w:type="dxa"/>
            <w:shd w:val="clear" w:color="auto" w:fill="auto"/>
          </w:tcPr>
          <w:p w14:paraId="1B686F40" w14:textId="77777777" w:rsidR="006E2F70" w:rsidRPr="0009263D" w:rsidRDefault="006E2F70" w:rsidP="00B36797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080B867" w14:textId="77777777" w:rsidR="006E2F70" w:rsidRDefault="006E2F70" w:rsidP="00E4146D">
            <w:pPr>
              <w:pStyle w:val="Notice"/>
              <w:spacing w:after="0"/>
              <w:ind w:right="1329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34E39CF8" w14:textId="77777777" w:rsidTr="008932AC">
        <w:tc>
          <w:tcPr>
            <w:tcW w:w="1080" w:type="dxa"/>
            <w:shd w:val="clear" w:color="auto" w:fill="auto"/>
          </w:tcPr>
          <w:p w14:paraId="68F3F6FD" w14:textId="77777777" w:rsidR="000C07DA" w:rsidRPr="0009263D" w:rsidRDefault="000C07DA" w:rsidP="00B36797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4464E2" w14:textId="77777777" w:rsidR="00166B40" w:rsidRDefault="00DE7D28" w:rsidP="00166B40">
            <w:pPr>
              <w:pStyle w:val="Notice"/>
              <w:spacing w:after="0"/>
              <w:ind w:right="1329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41</w:t>
            </w:r>
            <w:r w:rsidR="000C07DA" w:rsidRPr="002F7237">
              <w:rPr>
                <w:rFonts w:cs="Calibri"/>
                <w:sz w:val="22"/>
                <w:szCs w:val="22"/>
              </w:rPr>
              <w:t>.2</w:t>
            </w:r>
            <w:r w:rsidR="000C07DA" w:rsidRPr="00D21D1E">
              <w:rPr>
                <w:rFonts w:cs="Calibri"/>
                <w:b/>
                <w:bCs/>
                <w:sz w:val="22"/>
                <w:szCs w:val="22"/>
              </w:rPr>
              <w:t xml:space="preserve"> Actions </w:t>
            </w:r>
          </w:p>
          <w:p w14:paraId="14B668EA" w14:textId="416B8E71" w:rsidR="00166B40" w:rsidRPr="00D21D1E" w:rsidRDefault="00166B40" w:rsidP="00166B40">
            <w:pPr>
              <w:pStyle w:val="Notice"/>
              <w:spacing w:after="0"/>
              <w:ind w:right="1329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045255" w:rsidRPr="0009263D" w14:paraId="1F599339" w14:textId="77777777" w:rsidTr="008932AC">
        <w:tc>
          <w:tcPr>
            <w:tcW w:w="1080" w:type="dxa"/>
            <w:shd w:val="clear" w:color="auto" w:fill="auto"/>
          </w:tcPr>
          <w:p w14:paraId="1B09A645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C3C662D" w14:textId="5D470FD4" w:rsidR="00045255" w:rsidRDefault="00045255" w:rsidP="00045255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51.2 </w:t>
            </w:r>
            <w:r w:rsidRPr="00045255">
              <w:rPr>
                <w:rFonts w:cs="Calibri"/>
                <w:sz w:val="22"/>
                <w:szCs w:val="22"/>
                <w:u w:val="single"/>
              </w:rPr>
              <w:t>Working party to consider play facilities at Spencers Wood rec</w:t>
            </w:r>
            <w:r w:rsidR="00166B40">
              <w:rPr>
                <w:rFonts w:cs="Calibri"/>
                <w:sz w:val="22"/>
                <w:szCs w:val="22"/>
                <w:u w:val="single"/>
              </w:rPr>
              <w:t>reation ground</w:t>
            </w:r>
            <w:r w:rsidRPr="00045255">
              <w:rPr>
                <w:rFonts w:cs="Calibri"/>
                <w:sz w:val="22"/>
                <w:szCs w:val="22"/>
                <w:u w:val="single"/>
              </w:rPr>
              <w:t xml:space="preserve"> for recommendation to Council.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41AE7925" w14:textId="77777777" w:rsidR="00045255" w:rsidRDefault="00947D46" w:rsidP="00947D46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See agenda </w:t>
            </w:r>
            <w:r w:rsidR="00166B40">
              <w:rPr>
                <w:rFonts w:cs="Calibri"/>
                <w:sz w:val="22"/>
                <w:szCs w:val="22"/>
              </w:rPr>
              <w:t xml:space="preserve">item </w:t>
            </w:r>
            <w:proofErr w:type="gramStart"/>
            <w:r w:rsidR="00166B40">
              <w:rPr>
                <w:rFonts w:cs="Calibri"/>
                <w:sz w:val="22"/>
                <w:szCs w:val="22"/>
              </w:rPr>
              <w:t>43.1</w:t>
            </w:r>
            <w:proofErr w:type="gramEnd"/>
          </w:p>
          <w:p w14:paraId="7B58F91C" w14:textId="18DF1828" w:rsidR="00166B40" w:rsidRDefault="00166B40" w:rsidP="00947D46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5753C9C9" w14:textId="77777777" w:rsidTr="008932AC">
        <w:tc>
          <w:tcPr>
            <w:tcW w:w="1080" w:type="dxa"/>
            <w:shd w:val="clear" w:color="auto" w:fill="auto"/>
          </w:tcPr>
          <w:p w14:paraId="4A71A27C" w14:textId="77777777" w:rsidR="00272D7E" w:rsidRDefault="00272D7E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4735268" w14:textId="58D51864" w:rsidR="00272D7E" w:rsidRDefault="00272D7E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14.2.2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Clerk </w:t>
            </w:r>
            <w:r w:rsidR="007B70F7" w:rsidRPr="00272D7E">
              <w:rPr>
                <w:rFonts w:cs="Calibri"/>
                <w:sz w:val="22"/>
                <w:szCs w:val="22"/>
                <w:u w:val="single"/>
              </w:rPr>
              <w:t>to ascertain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 whether ivy is a risk to the tree or </w:t>
            </w:r>
            <w:proofErr w:type="gramStart"/>
            <w:r w:rsidRPr="00272D7E">
              <w:rPr>
                <w:rFonts w:cs="Calibri"/>
                <w:sz w:val="22"/>
                <w:szCs w:val="22"/>
                <w:u w:val="single"/>
              </w:rPr>
              <w:t>not</w:t>
            </w:r>
            <w:proofErr w:type="gramEnd"/>
          </w:p>
          <w:p w14:paraId="0F23C047" w14:textId="495426D4" w:rsidR="00763E43" w:rsidRDefault="00763E43" w:rsidP="00166B40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947D46">
              <w:rPr>
                <w:rFonts w:cs="Calibri"/>
                <w:sz w:val="22"/>
                <w:szCs w:val="22"/>
              </w:rPr>
              <w:t xml:space="preserve">Clerk confirmed </w:t>
            </w:r>
            <w:r>
              <w:rPr>
                <w:rFonts w:cs="Calibri"/>
                <w:sz w:val="22"/>
                <w:szCs w:val="22"/>
              </w:rPr>
              <w:t xml:space="preserve">that he had </w:t>
            </w:r>
            <w:r w:rsidR="00947D46">
              <w:rPr>
                <w:rFonts w:cs="Calibri"/>
                <w:sz w:val="22"/>
                <w:szCs w:val="22"/>
              </w:rPr>
              <w:t>spoke</w:t>
            </w:r>
            <w:r>
              <w:rPr>
                <w:rFonts w:cs="Calibri"/>
                <w:sz w:val="22"/>
                <w:szCs w:val="22"/>
              </w:rPr>
              <w:t xml:space="preserve">n </w:t>
            </w:r>
            <w:r w:rsidR="00947D46">
              <w:rPr>
                <w:rFonts w:cs="Calibri"/>
                <w:sz w:val="22"/>
                <w:szCs w:val="22"/>
              </w:rPr>
              <w:t>to two consultants</w:t>
            </w:r>
            <w:r>
              <w:rPr>
                <w:rFonts w:cs="Calibri"/>
                <w:sz w:val="22"/>
                <w:szCs w:val="22"/>
              </w:rPr>
              <w:t xml:space="preserve"> who had advised that ivy sh</w:t>
            </w:r>
            <w:r w:rsidR="00166B40">
              <w:rPr>
                <w:rFonts w:cs="Calibri"/>
                <w:sz w:val="22"/>
                <w:szCs w:val="22"/>
              </w:rPr>
              <w:t>oul</w:t>
            </w:r>
            <w:r>
              <w:rPr>
                <w:rFonts w:cs="Calibri"/>
                <w:sz w:val="22"/>
                <w:szCs w:val="22"/>
              </w:rPr>
              <w:t>d only be removed if it was s</w:t>
            </w:r>
            <w:r w:rsidR="00166B40">
              <w:rPr>
                <w:rFonts w:cs="Calibri"/>
                <w:sz w:val="22"/>
                <w:szCs w:val="22"/>
              </w:rPr>
              <w:t>mothering</w:t>
            </w:r>
            <w:r>
              <w:rPr>
                <w:rFonts w:cs="Calibri"/>
                <w:sz w:val="22"/>
                <w:szCs w:val="22"/>
              </w:rPr>
              <w:t xml:space="preserve"> the tree. </w:t>
            </w:r>
          </w:p>
          <w:p w14:paraId="6F95B786" w14:textId="77777777" w:rsidR="00763E43" w:rsidRDefault="00763E43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  <w:p w14:paraId="572D0DB6" w14:textId="435CA3A0" w:rsidR="00272D7E" w:rsidRDefault="00622E58" w:rsidP="0096692A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Clerk undertook to ask the SPC </w:t>
            </w:r>
            <w:r w:rsidR="00763E43">
              <w:rPr>
                <w:rFonts w:cs="Calibri"/>
                <w:sz w:val="22"/>
                <w:szCs w:val="22"/>
              </w:rPr>
              <w:t>Admin</w:t>
            </w:r>
            <w:r>
              <w:rPr>
                <w:rFonts w:cs="Calibri"/>
                <w:sz w:val="22"/>
                <w:szCs w:val="22"/>
              </w:rPr>
              <w:t>istrator</w:t>
            </w:r>
            <w:r w:rsidR="00763E43">
              <w:rPr>
                <w:rFonts w:cs="Calibri"/>
                <w:sz w:val="22"/>
                <w:szCs w:val="22"/>
              </w:rPr>
              <w:t xml:space="preserve"> to check</w:t>
            </w:r>
            <w:r w:rsidR="0096692A">
              <w:rPr>
                <w:rFonts w:cs="Calibri"/>
                <w:sz w:val="22"/>
                <w:szCs w:val="22"/>
              </w:rPr>
              <w:t xml:space="preserve"> with</w:t>
            </w:r>
            <w:r w:rsidR="00763E43">
              <w:rPr>
                <w:rFonts w:cs="Calibri"/>
                <w:sz w:val="22"/>
                <w:szCs w:val="22"/>
              </w:rPr>
              <w:t xml:space="preserve"> land registry to </w:t>
            </w:r>
            <w:r w:rsidR="0096692A">
              <w:rPr>
                <w:rFonts w:cs="Calibri"/>
                <w:sz w:val="22"/>
                <w:szCs w:val="22"/>
              </w:rPr>
              <w:t xml:space="preserve">ascertain whether the </w:t>
            </w:r>
            <w:r w:rsidR="00763E43">
              <w:rPr>
                <w:rFonts w:cs="Calibri"/>
                <w:sz w:val="22"/>
                <w:szCs w:val="22"/>
              </w:rPr>
              <w:t xml:space="preserve">tree </w:t>
            </w:r>
            <w:r w:rsidR="0096692A">
              <w:rPr>
                <w:rFonts w:cs="Calibri"/>
                <w:sz w:val="22"/>
                <w:szCs w:val="22"/>
              </w:rPr>
              <w:t xml:space="preserve">was located </w:t>
            </w:r>
            <w:r w:rsidR="00763E43">
              <w:rPr>
                <w:rFonts w:cs="Calibri"/>
                <w:sz w:val="22"/>
                <w:szCs w:val="22"/>
              </w:rPr>
              <w:t xml:space="preserve">on SPC land. </w:t>
            </w:r>
            <w:r w:rsidR="00947D46">
              <w:rPr>
                <w:rFonts w:cs="Calibri"/>
                <w:sz w:val="22"/>
                <w:szCs w:val="22"/>
              </w:rPr>
              <w:t xml:space="preserve"> </w:t>
            </w:r>
          </w:p>
          <w:p w14:paraId="7673E637" w14:textId="77777777" w:rsidR="00272D7E" w:rsidRDefault="00272D7E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</w:tc>
      </w:tr>
      <w:tr w:rsidR="00045255" w:rsidRPr="0009263D" w14:paraId="70ACFAE0" w14:textId="77777777" w:rsidTr="008932AC">
        <w:tc>
          <w:tcPr>
            <w:tcW w:w="1080" w:type="dxa"/>
            <w:shd w:val="clear" w:color="auto" w:fill="auto"/>
          </w:tcPr>
          <w:p w14:paraId="4470FCF6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DA53425" w14:textId="77777777" w:rsidR="00045255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14.3 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>Clerk to contact WBC regarding a safety survey on tress located on SPC land</w:t>
            </w:r>
            <w:r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05CE53ED" w14:textId="77777777" w:rsidR="00045255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Clerk confirmed that this item was ongoing. </w:t>
            </w:r>
          </w:p>
          <w:p w14:paraId="57764E76" w14:textId="77777777" w:rsidR="00045255" w:rsidRPr="00D3045C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045255" w:rsidRPr="0009263D" w14:paraId="51C3F3DF" w14:textId="77777777" w:rsidTr="008932AC">
        <w:tc>
          <w:tcPr>
            <w:tcW w:w="1080" w:type="dxa"/>
            <w:shd w:val="clear" w:color="auto" w:fill="auto"/>
          </w:tcPr>
          <w:p w14:paraId="372166CD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7719107" w14:textId="77777777" w:rsidR="00045255" w:rsidRDefault="00045255" w:rsidP="00045255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14.4 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 xml:space="preserve">Volunteer evening to be </w:t>
            </w:r>
            <w:proofErr w:type="spellStart"/>
            <w:r w:rsidRPr="00084251">
              <w:rPr>
                <w:rFonts w:cs="Calibri"/>
                <w:sz w:val="22"/>
                <w:szCs w:val="22"/>
                <w:u w:val="single"/>
              </w:rPr>
              <w:t>organised</w:t>
            </w:r>
            <w:proofErr w:type="spellEnd"/>
            <w:r w:rsidRPr="00084251">
              <w:rPr>
                <w:rFonts w:cs="Calibri"/>
                <w:sz w:val="22"/>
                <w:szCs w:val="22"/>
                <w:u w:val="single"/>
              </w:rPr>
              <w:t xml:space="preserve"> for October 2021 to say thank you for efforts made during the pandemic</w:t>
            </w:r>
            <w:r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7AD5891D" w14:textId="77777777" w:rsidR="00045255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The Clerk </w:t>
            </w:r>
            <w:r w:rsidR="001604C2">
              <w:rPr>
                <w:rFonts w:cs="Calibri"/>
                <w:sz w:val="22"/>
                <w:szCs w:val="22"/>
              </w:rPr>
              <w:t xml:space="preserve">confirmed that this item was ongoing. 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6CFA19FD" w14:textId="77777777" w:rsidR="00045255" w:rsidRPr="00084251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</w:p>
        </w:tc>
      </w:tr>
      <w:tr w:rsidR="00A92C43" w:rsidRPr="0009263D" w14:paraId="5C941241" w14:textId="77777777" w:rsidTr="008932AC">
        <w:tc>
          <w:tcPr>
            <w:tcW w:w="1080" w:type="dxa"/>
            <w:shd w:val="clear" w:color="auto" w:fill="auto"/>
          </w:tcPr>
          <w:p w14:paraId="656FA0AE" w14:textId="77777777" w:rsidR="00A92C43" w:rsidRDefault="00A92C43" w:rsidP="00A92C43">
            <w:pPr>
              <w:spacing w:after="160" w:line="259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67417EB" w14:textId="77777777" w:rsidR="00A92C43" w:rsidRPr="00A92C43" w:rsidRDefault="00A92C43" w:rsidP="00CC2BA4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27.1 </w:t>
            </w:r>
            <w:r w:rsidRPr="00A92C43">
              <w:rPr>
                <w:rFonts w:cs="Calibri"/>
                <w:sz w:val="22"/>
                <w:szCs w:val="22"/>
                <w:u w:val="single"/>
              </w:rPr>
              <w:t>Deputy Clerk to obtain further information from the supplier of AED’s obtaining costs for maintaining them in the parish and agreeing the most appropriate way of funding it.</w:t>
            </w:r>
          </w:p>
          <w:p w14:paraId="2EC64AA5" w14:textId="233DD58E" w:rsidR="00A92C43" w:rsidRDefault="001604C2" w:rsidP="00234A7A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4410E9">
              <w:rPr>
                <w:rFonts w:cs="Calibri"/>
                <w:sz w:val="22"/>
                <w:szCs w:val="22"/>
              </w:rPr>
              <w:t>Clerk confirmed that the offer</w:t>
            </w:r>
            <w:r w:rsidR="00E11672">
              <w:rPr>
                <w:rFonts w:cs="Calibri"/>
                <w:sz w:val="22"/>
                <w:szCs w:val="22"/>
              </w:rPr>
              <w:t xml:space="preserve"> of financial assistance</w:t>
            </w:r>
            <w:r w:rsidR="004410E9">
              <w:rPr>
                <w:rFonts w:cs="Calibri"/>
                <w:sz w:val="22"/>
                <w:szCs w:val="22"/>
              </w:rPr>
              <w:t xml:space="preserve"> had been made but no response had been received. </w:t>
            </w:r>
            <w:r w:rsidR="002013D4">
              <w:rPr>
                <w:rFonts w:cs="Calibri"/>
                <w:sz w:val="22"/>
                <w:szCs w:val="22"/>
              </w:rPr>
              <w:t>It was agreed that n</w:t>
            </w:r>
            <w:r w:rsidR="00234A7A">
              <w:rPr>
                <w:rFonts w:cs="Calibri"/>
                <w:sz w:val="22"/>
                <w:szCs w:val="22"/>
              </w:rPr>
              <w:t xml:space="preserve">o further action was required. </w:t>
            </w:r>
          </w:p>
          <w:p w14:paraId="082A5F3B" w14:textId="77777777" w:rsidR="00A92C43" w:rsidRPr="00D3045C" w:rsidRDefault="00A92C43" w:rsidP="00A92C43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272D7E" w:rsidRPr="0009263D" w14:paraId="512D1A5C" w14:textId="77777777" w:rsidTr="008932AC">
        <w:tc>
          <w:tcPr>
            <w:tcW w:w="1080" w:type="dxa"/>
            <w:shd w:val="clear" w:color="auto" w:fill="auto"/>
          </w:tcPr>
          <w:p w14:paraId="378D2DD1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E237B79" w14:textId="77777777" w:rsidR="00272D7E" w:rsidRDefault="00272D7E" w:rsidP="00234A7A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32.2.3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>Deputy Clerk to arrange leaflet drop to residents of the parish seeking views on facilities at Spencers Wood recreation ground.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726F4011" w14:textId="74E6DBFE" w:rsidR="00272D7E" w:rsidRDefault="004410E9" w:rsidP="004410E9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This item was noted as complete. The closing date for responses </w:t>
            </w:r>
            <w:r w:rsidR="00234A7A">
              <w:rPr>
                <w:rFonts w:cs="Calibri"/>
                <w:sz w:val="22"/>
                <w:szCs w:val="22"/>
              </w:rPr>
              <w:t xml:space="preserve">was </w:t>
            </w:r>
            <w:r>
              <w:rPr>
                <w:rFonts w:cs="Calibri"/>
                <w:sz w:val="22"/>
                <w:szCs w:val="22"/>
              </w:rPr>
              <w:t xml:space="preserve">6 June. </w:t>
            </w:r>
          </w:p>
          <w:p w14:paraId="50DD3452" w14:textId="2D7812A0" w:rsidR="004410E9" w:rsidRPr="00CC2BA4" w:rsidRDefault="004410E9" w:rsidP="004410E9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59F197AA" w14:textId="77777777" w:rsidTr="008932AC">
        <w:tc>
          <w:tcPr>
            <w:tcW w:w="1080" w:type="dxa"/>
            <w:shd w:val="clear" w:color="auto" w:fill="auto"/>
          </w:tcPr>
          <w:p w14:paraId="4A591CD4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7B3CFF3" w14:textId="77777777" w:rsidR="00272D7E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32.3.2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Clerk to draft a policy on SPC’s approach to </w:t>
            </w:r>
            <w:proofErr w:type="gramStart"/>
            <w:r w:rsidRPr="00272D7E">
              <w:rPr>
                <w:rFonts w:cs="Calibri"/>
                <w:sz w:val="22"/>
                <w:szCs w:val="22"/>
                <w:u w:val="single"/>
              </w:rPr>
              <w:t>CCTV</w:t>
            </w:r>
            <w:proofErr w:type="gramEnd"/>
            <w:r w:rsidRPr="00B21E50">
              <w:rPr>
                <w:rFonts w:cs="Calibri"/>
                <w:sz w:val="22"/>
                <w:szCs w:val="22"/>
              </w:rPr>
              <w:t xml:space="preserve"> </w:t>
            </w:r>
          </w:p>
          <w:p w14:paraId="283D7C70" w14:textId="6C2E2B71" w:rsidR="00272D7E" w:rsidRDefault="00317779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This item was noted as ongoing. </w:t>
            </w:r>
          </w:p>
          <w:p w14:paraId="59DBA263" w14:textId="77777777" w:rsidR="00272D7E" w:rsidRPr="00CC2BA4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4D162A68" w14:textId="77777777" w:rsidTr="008932AC">
        <w:tc>
          <w:tcPr>
            <w:tcW w:w="1080" w:type="dxa"/>
            <w:shd w:val="clear" w:color="auto" w:fill="auto"/>
          </w:tcPr>
          <w:p w14:paraId="24543D96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ECB5B63" w14:textId="77777777" w:rsidR="00272D7E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32.5 </w:t>
            </w:r>
            <w:r w:rsidRPr="00B21E50">
              <w:rPr>
                <w:rFonts w:cs="Calibri"/>
                <w:sz w:val="22"/>
                <w:szCs w:val="22"/>
              </w:rPr>
              <w:t>Cl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>erk to investigate cost of installing recycled bollards at Three Mile Cross and School Green</w:t>
            </w:r>
          </w:p>
          <w:p w14:paraId="6A7DD222" w14:textId="52D154E7" w:rsidR="00272D7E" w:rsidRDefault="00317779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See agenda item </w:t>
            </w:r>
            <w:proofErr w:type="gramStart"/>
            <w:r w:rsidR="002013D4">
              <w:rPr>
                <w:rFonts w:cs="Calibri"/>
                <w:sz w:val="22"/>
                <w:szCs w:val="22"/>
              </w:rPr>
              <w:t>43.4</w:t>
            </w:r>
            <w:proofErr w:type="gramEnd"/>
          </w:p>
          <w:p w14:paraId="77F35523" w14:textId="77777777" w:rsidR="00272D7E" w:rsidRPr="00CC2BA4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1DC16EBA" w14:textId="77777777" w:rsidTr="008932AC">
        <w:tc>
          <w:tcPr>
            <w:tcW w:w="1080" w:type="dxa"/>
            <w:shd w:val="clear" w:color="auto" w:fill="auto"/>
          </w:tcPr>
          <w:p w14:paraId="6665BA03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79DE3F2" w14:textId="77777777" w:rsidR="00272D7E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36.1.2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Clerk to contact resident to confirm that fence was the responsibility of </w:t>
            </w:r>
            <w:proofErr w:type="spellStart"/>
            <w:proofErr w:type="gramStart"/>
            <w:r w:rsidRPr="00272D7E">
              <w:rPr>
                <w:rFonts w:cs="Calibri"/>
                <w:sz w:val="22"/>
                <w:szCs w:val="22"/>
                <w:u w:val="single"/>
              </w:rPr>
              <w:t>UoR</w:t>
            </w:r>
            <w:proofErr w:type="spellEnd"/>
            <w:proofErr w:type="gramEnd"/>
          </w:p>
          <w:p w14:paraId="2F3EB978" w14:textId="150AEFD9" w:rsidR="00272D7E" w:rsidRDefault="00375610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This item was noted as complete. </w:t>
            </w:r>
          </w:p>
          <w:p w14:paraId="758F83D5" w14:textId="77777777" w:rsidR="00272D7E" w:rsidRPr="00CC2BA4" w:rsidRDefault="00272D7E" w:rsidP="002013D4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6C8B5E50" w14:textId="77777777" w:rsidTr="008932AC">
        <w:tc>
          <w:tcPr>
            <w:tcW w:w="1080" w:type="dxa"/>
            <w:shd w:val="clear" w:color="auto" w:fill="auto"/>
          </w:tcPr>
          <w:p w14:paraId="20C1A239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F793794" w14:textId="77777777" w:rsidR="00272D7E" w:rsidRDefault="00272D7E" w:rsidP="00375610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37.4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>Clerk to write to resident confirming that no action would be taken on hedge height but that lights at the pavilion would be turned off at 10:15 instead of 10:45</w:t>
            </w:r>
          </w:p>
          <w:p w14:paraId="098C75AF" w14:textId="32ABDC53" w:rsidR="00272D7E" w:rsidRPr="00CC2BA4" w:rsidRDefault="00375610" w:rsidP="00F57F5B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</w:t>
            </w:r>
            <w:r w:rsidR="00FF1A3C">
              <w:rPr>
                <w:rFonts w:cs="Calibri"/>
                <w:sz w:val="22"/>
                <w:szCs w:val="22"/>
              </w:rPr>
              <w:t xml:space="preserve">he Clerk confirmed that he had written to the resident. Further correspondence had </w:t>
            </w:r>
            <w:r w:rsidR="001B0966">
              <w:rPr>
                <w:rFonts w:cs="Calibri"/>
                <w:sz w:val="22"/>
                <w:szCs w:val="22"/>
              </w:rPr>
              <w:t xml:space="preserve">suggested that hedges were different heights in different parts of the recreation </w:t>
            </w:r>
            <w:r w:rsidR="00B96F3E">
              <w:rPr>
                <w:rFonts w:cs="Calibri"/>
                <w:sz w:val="22"/>
                <w:szCs w:val="22"/>
              </w:rPr>
              <w:t>ground. The</w:t>
            </w:r>
            <w:r w:rsidR="00C261C8">
              <w:rPr>
                <w:rFonts w:cs="Calibri"/>
                <w:sz w:val="22"/>
                <w:szCs w:val="22"/>
              </w:rPr>
              <w:t xml:space="preserve"> facilities manager woul</w:t>
            </w:r>
            <w:r w:rsidR="00DA7428">
              <w:rPr>
                <w:rFonts w:cs="Calibri"/>
                <w:sz w:val="22"/>
                <w:szCs w:val="22"/>
              </w:rPr>
              <w:t>d</w:t>
            </w:r>
            <w:r w:rsidR="00C261C8">
              <w:rPr>
                <w:rFonts w:cs="Calibri"/>
                <w:sz w:val="22"/>
                <w:szCs w:val="22"/>
              </w:rPr>
              <w:t xml:space="preserve"> chec</w:t>
            </w:r>
            <w:r w:rsidR="004C4A50">
              <w:rPr>
                <w:rFonts w:cs="Calibri"/>
                <w:sz w:val="22"/>
                <w:szCs w:val="22"/>
              </w:rPr>
              <w:t xml:space="preserve">k </w:t>
            </w:r>
            <w:r w:rsidR="00C261C8">
              <w:rPr>
                <w:rFonts w:cs="Calibri"/>
                <w:sz w:val="22"/>
                <w:szCs w:val="22"/>
              </w:rPr>
              <w:t>the height of the hedge</w:t>
            </w:r>
            <w:r w:rsidR="004C4A50">
              <w:rPr>
                <w:rFonts w:cs="Calibri"/>
                <w:sz w:val="22"/>
                <w:szCs w:val="22"/>
              </w:rPr>
              <w:t>s</w:t>
            </w:r>
            <w:r w:rsidR="00C261C8">
              <w:rPr>
                <w:rFonts w:cs="Calibri"/>
                <w:sz w:val="22"/>
                <w:szCs w:val="22"/>
              </w:rPr>
              <w:t xml:space="preserve"> to ascertain whether action was required.</w:t>
            </w:r>
            <w:r w:rsidR="00DA7428">
              <w:rPr>
                <w:rFonts w:cs="Calibri"/>
                <w:sz w:val="22"/>
                <w:szCs w:val="22"/>
              </w:rPr>
              <w:t xml:space="preserve"> </w:t>
            </w:r>
            <w:r w:rsidR="005E2442">
              <w:rPr>
                <w:rFonts w:cs="Calibri"/>
                <w:sz w:val="22"/>
                <w:szCs w:val="22"/>
              </w:rPr>
              <w:t xml:space="preserve">  </w:t>
            </w:r>
          </w:p>
        </w:tc>
      </w:tr>
      <w:tr w:rsidR="00272D7E" w:rsidRPr="0009263D" w14:paraId="7EFDBF45" w14:textId="77777777" w:rsidTr="008932AC">
        <w:tc>
          <w:tcPr>
            <w:tcW w:w="1080" w:type="dxa"/>
            <w:shd w:val="clear" w:color="auto" w:fill="auto"/>
          </w:tcPr>
          <w:p w14:paraId="39AE158E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67DB10A" w14:textId="77777777" w:rsidR="00272D7E" w:rsidRPr="00D3045C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272D7E" w:rsidRPr="0009263D" w14:paraId="209996F4" w14:textId="77777777" w:rsidTr="008932AC">
        <w:tc>
          <w:tcPr>
            <w:tcW w:w="1080" w:type="dxa"/>
            <w:shd w:val="clear" w:color="auto" w:fill="auto"/>
          </w:tcPr>
          <w:p w14:paraId="679FB6D2" w14:textId="77777777" w:rsidR="00272D7E" w:rsidRPr="00D3045C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</w:t>
            </w:r>
            <w:r w:rsidRPr="00D3045C">
              <w:rPr>
                <w:rFonts w:cs="Calibri"/>
                <w:sz w:val="22"/>
                <w:szCs w:val="22"/>
              </w:rPr>
              <w:t>/RA/</w:t>
            </w:r>
            <w:r>
              <w:rPr>
                <w:rFonts w:cs="Calibri"/>
                <w:sz w:val="22"/>
                <w:szCs w:val="22"/>
              </w:rPr>
              <w:t>43</w:t>
            </w:r>
          </w:p>
        </w:tc>
        <w:tc>
          <w:tcPr>
            <w:tcW w:w="8985" w:type="dxa"/>
            <w:shd w:val="clear" w:color="auto" w:fill="auto"/>
          </w:tcPr>
          <w:p w14:paraId="753580C2" w14:textId="77777777" w:rsidR="00272D7E" w:rsidRPr="00D3045C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  <w:r w:rsidRPr="00D3045C">
              <w:rPr>
                <w:rFonts w:cs="Calibri"/>
                <w:b/>
                <w:sz w:val="22"/>
                <w:szCs w:val="22"/>
              </w:rPr>
              <w:t xml:space="preserve">Parish Wide Update </w:t>
            </w:r>
          </w:p>
        </w:tc>
      </w:tr>
      <w:tr w:rsidR="00272D7E" w:rsidRPr="0009263D" w14:paraId="3D2CE48F" w14:textId="77777777" w:rsidTr="008932AC">
        <w:tc>
          <w:tcPr>
            <w:tcW w:w="1080" w:type="dxa"/>
            <w:shd w:val="clear" w:color="auto" w:fill="auto"/>
          </w:tcPr>
          <w:p w14:paraId="3F40C783" w14:textId="77777777" w:rsidR="00272D7E" w:rsidRPr="00D3045C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332C143" w14:textId="77777777" w:rsidR="00272D7E" w:rsidRDefault="00272D7E" w:rsidP="00272D7E">
            <w:pPr>
              <w:pStyle w:val="Notice"/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6C5EDAAF" w14:textId="77777777" w:rsidTr="008932AC">
        <w:tc>
          <w:tcPr>
            <w:tcW w:w="1080" w:type="dxa"/>
            <w:shd w:val="clear" w:color="auto" w:fill="auto"/>
          </w:tcPr>
          <w:p w14:paraId="7E4904C8" w14:textId="77777777" w:rsidR="00272D7E" w:rsidRPr="00D3045C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2496DC2" w14:textId="77777777" w:rsidR="00272D7E" w:rsidRPr="0001418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43.1 </w:t>
            </w:r>
            <w:r w:rsidRPr="003C32EF">
              <w:rPr>
                <w:rFonts w:cs="Calibri"/>
                <w:b/>
                <w:bCs/>
                <w:sz w:val="22"/>
                <w:szCs w:val="22"/>
              </w:rPr>
              <w:t>Spencers Wood Recreation Ground Working Party Update</w:t>
            </w:r>
            <w:r w:rsidRPr="003C32EF">
              <w:rPr>
                <w:rFonts w:cs="Calibri"/>
                <w:sz w:val="22"/>
                <w:szCs w:val="22"/>
              </w:rPr>
              <w:t xml:space="preserve"> </w:t>
            </w:r>
          </w:p>
          <w:p w14:paraId="6604841D" w14:textId="77777777" w:rsidR="00272D7E" w:rsidRDefault="00272D7E" w:rsidP="00272D7E">
            <w:pPr>
              <w:pStyle w:val="Notice"/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  <w:p w14:paraId="47471B3C" w14:textId="64F7A267" w:rsidR="00AD4D6E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43.1.1 </w:t>
            </w:r>
            <w:r w:rsidRPr="009F0073">
              <w:rPr>
                <w:rFonts w:cs="Calibri"/>
                <w:sz w:val="22"/>
                <w:szCs w:val="22"/>
              </w:rPr>
              <w:t xml:space="preserve">Cllr Clarke </w:t>
            </w:r>
            <w:r>
              <w:rPr>
                <w:rFonts w:cs="Calibri"/>
                <w:sz w:val="22"/>
                <w:szCs w:val="22"/>
              </w:rPr>
              <w:t xml:space="preserve">confirmed that the Spencers Wood Recreation Ground working party </w:t>
            </w:r>
            <w:r w:rsidR="00AD4D6E">
              <w:rPr>
                <w:rFonts w:cs="Calibri"/>
                <w:sz w:val="22"/>
                <w:szCs w:val="22"/>
              </w:rPr>
              <w:t xml:space="preserve">needed to </w:t>
            </w:r>
            <w:r w:rsidR="0031432D">
              <w:rPr>
                <w:rFonts w:cs="Calibri"/>
                <w:sz w:val="22"/>
                <w:szCs w:val="22"/>
              </w:rPr>
              <w:t xml:space="preserve">ensure that </w:t>
            </w:r>
            <w:r w:rsidR="0014518C">
              <w:rPr>
                <w:rFonts w:cs="Calibri"/>
                <w:sz w:val="22"/>
                <w:szCs w:val="22"/>
              </w:rPr>
              <w:t>any actions it took</w:t>
            </w:r>
            <w:r w:rsidR="004C4A50">
              <w:rPr>
                <w:rFonts w:cs="Calibri"/>
                <w:sz w:val="22"/>
                <w:szCs w:val="22"/>
              </w:rPr>
              <w:t xml:space="preserve"> were in line with the</w:t>
            </w:r>
            <w:r w:rsidR="0031432D">
              <w:rPr>
                <w:rFonts w:cs="Calibri"/>
                <w:sz w:val="22"/>
                <w:szCs w:val="22"/>
              </w:rPr>
              <w:t xml:space="preserve"> requirements of the new</w:t>
            </w:r>
            <w:r w:rsidR="00AD4D6E">
              <w:rPr>
                <w:rFonts w:cs="Calibri"/>
                <w:sz w:val="22"/>
                <w:szCs w:val="22"/>
              </w:rPr>
              <w:t xml:space="preserve"> procurement process. Leaflets </w:t>
            </w:r>
            <w:r w:rsidR="00550989">
              <w:rPr>
                <w:rFonts w:cs="Calibri"/>
                <w:sz w:val="22"/>
                <w:szCs w:val="22"/>
              </w:rPr>
              <w:t xml:space="preserve">had been </w:t>
            </w:r>
            <w:r w:rsidR="00AD4D6E">
              <w:rPr>
                <w:rFonts w:cs="Calibri"/>
                <w:sz w:val="22"/>
                <w:szCs w:val="22"/>
              </w:rPr>
              <w:t xml:space="preserve">sent to </w:t>
            </w:r>
            <w:r w:rsidR="00B96F3E">
              <w:rPr>
                <w:rFonts w:cs="Calibri"/>
                <w:sz w:val="22"/>
                <w:szCs w:val="22"/>
              </w:rPr>
              <w:t>residents</w:t>
            </w:r>
            <w:r w:rsidR="004C4A50">
              <w:rPr>
                <w:rFonts w:cs="Calibri"/>
                <w:sz w:val="22"/>
                <w:szCs w:val="22"/>
              </w:rPr>
              <w:t xml:space="preserve"> inviting them</w:t>
            </w:r>
            <w:r w:rsidR="00AD4D6E">
              <w:rPr>
                <w:rFonts w:cs="Calibri"/>
                <w:sz w:val="22"/>
                <w:szCs w:val="22"/>
              </w:rPr>
              <w:t xml:space="preserve"> to join the working party and ask</w:t>
            </w:r>
            <w:r w:rsidR="00854EDD">
              <w:rPr>
                <w:rFonts w:cs="Calibri"/>
                <w:sz w:val="22"/>
                <w:szCs w:val="22"/>
              </w:rPr>
              <w:t xml:space="preserve">ing </w:t>
            </w:r>
            <w:r w:rsidR="009A0E42">
              <w:rPr>
                <w:rFonts w:cs="Calibri"/>
                <w:sz w:val="22"/>
                <w:szCs w:val="22"/>
              </w:rPr>
              <w:t>what facilities they would li</w:t>
            </w:r>
            <w:r w:rsidR="00854EDD">
              <w:rPr>
                <w:rFonts w:cs="Calibri"/>
                <w:sz w:val="22"/>
                <w:szCs w:val="22"/>
              </w:rPr>
              <w:t xml:space="preserve">ke. </w:t>
            </w:r>
          </w:p>
          <w:p w14:paraId="4EB7CA09" w14:textId="7BCEAC09" w:rsidR="00AD4D6E" w:rsidRDefault="00AD4D6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38174C14" w14:textId="686E288D" w:rsidR="00550989" w:rsidRDefault="00185877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43.1.2 </w:t>
            </w:r>
            <w:r w:rsidR="00AD4D6E">
              <w:rPr>
                <w:rFonts w:cs="Calibri"/>
                <w:sz w:val="22"/>
                <w:szCs w:val="22"/>
              </w:rPr>
              <w:t xml:space="preserve">The Clerk confirmed that 12 people had </w:t>
            </w:r>
            <w:r w:rsidR="00763D68">
              <w:rPr>
                <w:rFonts w:cs="Calibri"/>
                <w:sz w:val="22"/>
                <w:szCs w:val="22"/>
              </w:rPr>
              <w:t>expressed an interest in</w:t>
            </w:r>
            <w:r w:rsidR="0031432D">
              <w:rPr>
                <w:rFonts w:cs="Calibri"/>
                <w:sz w:val="22"/>
                <w:szCs w:val="22"/>
              </w:rPr>
              <w:t xml:space="preserve"> join</w:t>
            </w:r>
            <w:r w:rsidR="00763D68">
              <w:rPr>
                <w:rFonts w:cs="Calibri"/>
                <w:sz w:val="22"/>
                <w:szCs w:val="22"/>
              </w:rPr>
              <w:t>ing</w:t>
            </w:r>
            <w:r w:rsidR="0031432D">
              <w:rPr>
                <w:rFonts w:cs="Calibri"/>
                <w:sz w:val="22"/>
                <w:szCs w:val="22"/>
              </w:rPr>
              <w:t xml:space="preserve"> the working party</w:t>
            </w:r>
            <w:r w:rsidR="00F62044">
              <w:rPr>
                <w:rFonts w:cs="Calibri"/>
                <w:sz w:val="22"/>
                <w:szCs w:val="22"/>
              </w:rPr>
              <w:t xml:space="preserve"> to date</w:t>
            </w:r>
            <w:r w:rsidR="0014518C">
              <w:rPr>
                <w:rFonts w:cs="Calibri"/>
                <w:sz w:val="22"/>
                <w:szCs w:val="22"/>
              </w:rPr>
              <w:t xml:space="preserve"> and </w:t>
            </w:r>
            <w:r w:rsidR="0006274B">
              <w:rPr>
                <w:rFonts w:cs="Calibri"/>
                <w:sz w:val="22"/>
                <w:szCs w:val="22"/>
              </w:rPr>
              <w:t xml:space="preserve">noted some of the </w:t>
            </w:r>
            <w:r w:rsidR="00F62044">
              <w:rPr>
                <w:rFonts w:cs="Calibri"/>
                <w:sz w:val="22"/>
                <w:szCs w:val="22"/>
              </w:rPr>
              <w:t>sugges</w:t>
            </w:r>
            <w:r w:rsidR="00BA7FEB">
              <w:rPr>
                <w:rFonts w:cs="Calibri"/>
                <w:sz w:val="22"/>
                <w:szCs w:val="22"/>
              </w:rPr>
              <w:t>ted facilities.</w:t>
            </w:r>
            <w:r w:rsidR="0014518C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A</w:t>
            </w:r>
            <w:r w:rsidR="00550989">
              <w:rPr>
                <w:rFonts w:cs="Calibri"/>
                <w:sz w:val="22"/>
                <w:szCs w:val="22"/>
              </w:rPr>
              <w:t xml:space="preserve"> final list </w:t>
            </w:r>
            <w:r>
              <w:rPr>
                <w:rFonts w:cs="Calibri"/>
                <w:sz w:val="22"/>
                <w:szCs w:val="22"/>
              </w:rPr>
              <w:t xml:space="preserve">would be shared </w:t>
            </w:r>
            <w:r w:rsidR="00550989">
              <w:rPr>
                <w:rFonts w:cs="Calibri"/>
                <w:sz w:val="22"/>
                <w:szCs w:val="22"/>
              </w:rPr>
              <w:t xml:space="preserve">with members </w:t>
            </w:r>
            <w:r>
              <w:rPr>
                <w:rFonts w:cs="Calibri"/>
                <w:sz w:val="22"/>
                <w:szCs w:val="22"/>
              </w:rPr>
              <w:t>at the</w:t>
            </w:r>
            <w:r w:rsidR="00550989">
              <w:rPr>
                <w:rFonts w:cs="Calibri"/>
                <w:sz w:val="22"/>
                <w:szCs w:val="22"/>
              </w:rPr>
              <w:t xml:space="preserve"> June</w:t>
            </w:r>
            <w:r w:rsidR="00BA7FEB">
              <w:rPr>
                <w:rFonts w:cs="Calibri"/>
                <w:sz w:val="22"/>
                <w:szCs w:val="22"/>
              </w:rPr>
              <w:t xml:space="preserve"> Recreation and Amenities committee</w:t>
            </w:r>
            <w:r w:rsidR="00550989">
              <w:rPr>
                <w:rFonts w:cs="Calibri"/>
                <w:sz w:val="22"/>
                <w:szCs w:val="22"/>
              </w:rPr>
              <w:t xml:space="preserve"> meeting. </w:t>
            </w:r>
            <w:r w:rsidR="008B7A61">
              <w:rPr>
                <w:rFonts w:cs="Calibri"/>
                <w:sz w:val="22"/>
                <w:szCs w:val="22"/>
              </w:rPr>
              <w:t xml:space="preserve">It was acknowledged that the request for suggestions had been met with a positive response. </w:t>
            </w:r>
          </w:p>
          <w:p w14:paraId="6330BAD2" w14:textId="5F7BEAA5" w:rsidR="00185877" w:rsidRDefault="00185877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2FE5AC69" w14:textId="77777777" w:rsidR="00185877" w:rsidRDefault="00185877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6DD66838" w14:textId="5A9DD8F5" w:rsidR="00272D7E" w:rsidRDefault="00C9511C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 xml:space="preserve">43.1.3 The Clerk </w:t>
            </w:r>
            <w:r w:rsidR="002B1782">
              <w:rPr>
                <w:rFonts w:cs="Calibri"/>
                <w:sz w:val="22"/>
                <w:szCs w:val="22"/>
              </w:rPr>
              <w:t xml:space="preserve">confirmed </w:t>
            </w:r>
            <w:r>
              <w:rPr>
                <w:rFonts w:cs="Calibri"/>
                <w:sz w:val="22"/>
                <w:szCs w:val="22"/>
              </w:rPr>
              <w:t>that th</w:t>
            </w:r>
            <w:r w:rsidR="00BA7FEB">
              <w:rPr>
                <w:rFonts w:cs="Calibri"/>
                <w:sz w:val="22"/>
                <w:szCs w:val="22"/>
              </w:rPr>
              <w:t xml:space="preserve">ose interested in joining the working party would be given details of </w:t>
            </w:r>
            <w:r w:rsidR="00F36B13">
              <w:rPr>
                <w:rFonts w:cs="Calibri"/>
                <w:sz w:val="22"/>
                <w:szCs w:val="22"/>
              </w:rPr>
              <w:t>what was involved and invited to meet</w:t>
            </w:r>
            <w:r>
              <w:rPr>
                <w:rFonts w:cs="Calibri"/>
                <w:sz w:val="22"/>
                <w:szCs w:val="22"/>
              </w:rPr>
              <w:t xml:space="preserve"> Cllr. Clarke </w:t>
            </w:r>
            <w:r w:rsidR="00F36B13">
              <w:rPr>
                <w:rFonts w:cs="Calibri"/>
                <w:sz w:val="22"/>
                <w:szCs w:val="22"/>
              </w:rPr>
              <w:t xml:space="preserve">at the pavilion. 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55691AF0" w14:textId="77777777" w:rsidR="00272D7E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491CAE7D" w14:textId="6F804B77" w:rsidR="00272D7E" w:rsidRPr="0098238F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Montgomery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proofErr w:type="spellStart"/>
            <w:r>
              <w:rPr>
                <w:rFonts w:cs="Calibri"/>
                <w:sz w:val="22"/>
                <w:szCs w:val="22"/>
              </w:rPr>
              <w:t>Jahromi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   Approved by Majority </w:t>
            </w:r>
          </w:p>
        </w:tc>
      </w:tr>
      <w:tr w:rsidR="00272D7E" w:rsidRPr="0009263D" w14:paraId="2FF9BD9F" w14:textId="77777777" w:rsidTr="008932AC">
        <w:trPr>
          <w:trHeight w:val="238"/>
        </w:trPr>
        <w:tc>
          <w:tcPr>
            <w:tcW w:w="1080" w:type="dxa"/>
            <w:shd w:val="clear" w:color="auto" w:fill="auto"/>
          </w:tcPr>
          <w:p w14:paraId="0DF84D49" w14:textId="77777777" w:rsidR="00272D7E" w:rsidRPr="00D3045C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9B9979B" w14:textId="77777777" w:rsidR="00272D7E" w:rsidRPr="00B9747C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692B8150" w14:textId="77777777" w:rsidTr="008932AC">
        <w:trPr>
          <w:trHeight w:hRule="exact" w:val="2959"/>
        </w:trPr>
        <w:tc>
          <w:tcPr>
            <w:tcW w:w="1080" w:type="dxa"/>
            <w:shd w:val="clear" w:color="auto" w:fill="auto"/>
          </w:tcPr>
          <w:p w14:paraId="1AEC4BF7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0D940F7" w14:textId="4450F4EB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43.2 </w:t>
            </w:r>
            <w:r w:rsidRPr="003F388C">
              <w:rPr>
                <w:rFonts w:cs="Calibri"/>
                <w:b/>
                <w:bCs/>
                <w:sz w:val="22"/>
                <w:szCs w:val="22"/>
              </w:rPr>
              <w:t>Installation of waste bins or alternatives across the parish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70D0B223" w14:textId="114ECF98" w:rsidR="008B7A61" w:rsidRDefault="008B7A61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6E25F0F6" w14:textId="7DF5BADD" w:rsidR="007C7C78" w:rsidRDefault="00F53CAC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43.2.1 </w:t>
            </w:r>
            <w:r w:rsidR="007C7C78">
              <w:rPr>
                <w:rFonts w:cs="Calibri"/>
                <w:sz w:val="22"/>
                <w:szCs w:val="22"/>
              </w:rPr>
              <w:t xml:space="preserve">The </w:t>
            </w:r>
            <w:r w:rsidR="008B7A61">
              <w:rPr>
                <w:rFonts w:cs="Calibri"/>
                <w:sz w:val="22"/>
                <w:szCs w:val="22"/>
              </w:rPr>
              <w:t xml:space="preserve">Clerk </w:t>
            </w:r>
            <w:r w:rsidR="001A13D3">
              <w:rPr>
                <w:rFonts w:cs="Calibri"/>
                <w:sz w:val="22"/>
                <w:szCs w:val="22"/>
              </w:rPr>
              <w:t>noted</w:t>
            </w:r>
            <w:r w:rsidR="007C7C78">
              <w:rPr>
                <w:rFonts w:cs="Calibri"/>
                <w:sz w:val="22"/>
                <w:szCs w:val="22"/>
              </w:rPr>
              <w:t xml:space="preserve"> that this item was </w:t>
            </w:r>
            <w:r>
              <w:rPr>
                <w:rFonts w:cs="Calibri"/>
                <w:sz w:val="22"/>
                <w:szCs w:val="22"/>
              </w:rPr>
              <w:t>to understand</w:t>
            </w:r>
            <w:r w:rsidR="007C7C78">
              <w:rPr>
                <w:rFonts w:cs="Calibri"/>
                <w:sz w:val="22"/>
                <w:szCs w:val="22"/>
              </w:rPr>
              <w:t xml:space="preserve"> SPC’s</w:t>
            </w:r>
            <w:r w:rsidR="008B7A61">
              <w:rPr>
                <w:rFonts w:cs="Calibri"/>
                <w:sz w:val="22"/>
                <w:szCs w:val="22"/>
              </w:rPr>
              <w:t xml:space="preserve"> policy on litter </w:t>
            </w:r>
            <w:r w:rsidR="0099033F">
              <w:rPr>
                <w:rFonts w:cs="Calibri"/>
                <w:sz w:val="22"/>
                <w:szCs w:val="22"/>
              </w:rPr>
              <w:t xml:space="preserve">in response to a request for more bins. </w:t>
            </w:r>
            <w:r w:rsidR="008B7A61">
              <w:rPr>
                <w:rFonts w:cs="Calibri"/>
                <w:sz w:val="22"/>
                <w:szCs w:val="22"/>
              </w:rPr>
              <w:t xml:space="preserve"> </w:t>
            </w:r>
            <w:r w:rsidR="00C665D5">
              <w:rPr>
                <w:rFonts w:cs="Calibri"/>
                <w:sz w:val="22"/>
                <w:szCs w:val="22"/>
              </w:rPr>
              <w:t xml:space="preserve">It was confirmed that there were </w:t>
            </w:r>
            <w:r w:rsidR="00155822">
              <w:rPr>
                <w:rFonts w:cs="Calibri"/>
                <w:sz w:val="22"/>
                <w:szCs w:val="22"/>
              </w:rPr>
              <w:t xml:space="preserve">currently 37 bins </w:t>
            </w:r>
            <w:r w:rsidR="00F754D3">
              <w:rPr>
                <w:rFonts w:cs="Calibri"/>
                <w:sz w:val="22"/>
                <w:szCs w:val="22"/>
              </w:rPr>
              <w:t xml:space="preserve">in the parish </w:t>
            </w:r>
            <w:r w:rsidR="00155822">
              <w:rPr>
                <w:rFonts w:cs="Calibri"/>
                <w:sz w:val="22"/>
                <w:szCs w:val="22"/>
              </w:rPr>
              <w:t xml:space="preserve">which cost </w:t>
            </w:r>
            <w:r w:rsidR="00C665D5">
              <w:rPr>
                <w:rFonts w:cs="Calibri"/>
                <w:sz w:val="22"/>
                <w:szCs w:val="22"/>
              </w:rPr>
              <w:t xml:space="preserve">£8.50 </w:t>
            </w:r>
            <w:r w:rsidR="00DF27DB">
              <w:rPr>
                <w:rFonts w:cs="Calibri"/>
                <w:sz w:val="22"/>
                <w:szCs w:val="22"/>
              </w:rPr>
              <w:t xml:space="preserve">per bin </w:t>
            </w:r>
            <w:r w:rsidR="00155822">
              <w:rPr>
                <w:rFonts w:cs="Calibri"/>
                <w:sz w:val="22"/>
                <w:szCs w:val="22"/>
              </w:rPr>
              <w:t xml:space="preserve">a week to empty. </w:t>
            </w:r>
          </w:p>
          <w:p w14:paraId="000FFE2F" w14:textId="00970C1F" w:rsidR="00F53CAC" w:rsidRDefault="00F53CAC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DB8B9D6" w14:textId="7AD8FD3B" w:rsidR="00F53CAC" w:rsidRDefault="00F53CAC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43.2.2 </w:t>
            </w:r>
            <w:r w:rsidR="00820D02">
              <w:rPr>
                <w:rFonts w:cs="Calibri"/>
                <w:sz w:val="22"/>
                <w:szCs w:val="22"/>
              </w:rPr>
              <w:t xml:space="preserve">It was </w:t>
            </w:r>
            <w:r w:rsidR="00820D02" w:rsidRPr="00AE70CE">
              <w:rPr>
                <w:rFonts w:cs="Calibri"/>
                <w:b/>
                <w:bCs/>
                <w:sz w:val="22"/>
                <w:szCs w:val="22"/>
              </w:rPr>
              <w:t>AGREED</w:t>
            </w:r>
            <w:r w:rsidR="00820D02">
              <w:rPr>
                <w:rFonts w:cs="Calibri"/>
                <w:sz w:val="22"/>
                <w:szCs w:val="22"/>
              </w:rPr>
              <w:t xml:space="preserve"> that</w:t>
            </w:r>
            <w:r w:rsidR="0099033F">
              <w:rPr>
                <w:rFonts w:cs="Calibri"/>
                <w:sz w:val="22"/>
                <w:szCs w:val="22"/>
              </w:rPr>
              <w:t xml:space="preserve"> rather than provide more bins </w:t>
            </w:r>
            <w:r w:rsidR="00AC7AD3">
              <w:rPr>
                <w:rFonts w:cs="Calibri"/>
                <w:sz w:val="22"/>
                <w:szCs w:val="22"/>
              </w:rPr>
              <w:t>SPC undertake a campaign to increase awareness of litter issues</w:t>
            </w:r>
            <w:r w:rsidR="000315E0">
              <w:rPr>
                <w:rFonts w:cs="Calibri"/>
                <w:sz w:val="22"/>
                <w:szCs w:val="22"/>
              </w:rPr>
              <w:t xml:space="preserve"> and </w:t>
            </w:r>
            <w:r w:rsidR="00F04059">
              <w:rPr>
                <w:rFonts w:cs="Calibri"/>
                <w:sz w:val="22"/>
                <w:szCs w:val="22"/>
              </w:rPr>
              <w:t xml:space="preserve">requesting </w:t>
            </w:r>
            <w:r w:rsidR="000315E0">
              <w:rPr>
                <w:rFonts w:cs="Calibri"/>
                <w:sz w:val="22"/>
                <w:szCs w:val="22"/>
              </w:rPr>
              <w:t xml:space="preserve">that people take their rubbish home. </w:t>
            </w:r>
            <w:r w:rsidR="00820D02">
              <w:rPr>
                <w:rFonts w:cs="Calibri"/>
                <w:sz w:val="22"/>
                <w:szCs w:val="22"/>
              </w:rPr>
              <w:t xml:space="preserve"> </w:t>
            </w:r>
            <w:r w:rsidR="00F04059">
              <w:rPr>
                <w:rFonts w:cs="Calibri"/>
                <w:sz w:val="22"/>
                <w:szCs w:val="22"/>
              </w:rPr>
              <w:t>A</w:t>
            </w:r>
            <w:r w:rsidR="00277204">
              <w:rPr>
                <w:rFonts w:cs="Calibri"/>
                <w:sz w:val="22"/>
                <w:szCs w:val="22"/>
              </w:rPr>
              <w:t xml:space="preserve">n article would be added to the next </w:t>
            </w:r>
            <w:r w:rsidR="00782ACB">
              <w:rPr>
                <w:rFonts w:cs="Calibri"/>
                <w:sz w:val="22"/>
                <w:szCs w:val="22"/>
              </w:rPr>
              <w:t xml:space="preserve">newsletter </w:t>
            </w:r>
            <w:r w:rsidR="00277204">
              <w:rPr>
                <w:rFonts w:cs="Calibri"/>
                <w:sz w:val="22"/>
                <w:szCs w:val="22"/>
              </w:rPr>
              <w:t xml:space="preserve">and to SPC’s website noting the cost of litter disposal. </w:t>
            </w:r>
            <w:r w:rsidR="00820D02">
              <w:rPr>
                <w:rFonts w:cs="Calibri"/>
                <w:sz w:val="22"/>
                <w:szCs w:val="22"/>
              </w:rPr>
              <w:t xml:space="preserve"> </w:t>
            </w:r>
          </w:p>
          <w:p w14:paraId="72E4330F" w14:textId="77777777" w:rsidR="00820D02" w:rsidRDefault="00820D02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913F430" w14:textId="697F1CB3" w:rsidR="00820D02" w:rsidRDefault="00820D02" w:rsidP="00820D02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C615EF">
              <w:rPr>
                <w:rFonts w:cs="Calibri"/>
                <w:sz w:val="22"/>
                <w:szCs w:val="22"/>
              </w:rPr>
              <w:t>Boyer</w:t>
            </w:r>
            <w:r>
              <w:rPr>
                <w:rFonts w:cs="Calibri"/>
                <w:sz w:val="22"/>
                <w:szCs w:val="22"/>
              </w:rPr>
              <w:t xml:space="preserve">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proofErr w:type="spellStart"/>
            <w:r>
              <w:rPr>
                <w:rFonts w:cs="Calibri"/>
                <w:sz w:val="22"/>
                <w:szCs w:val="22"/>
              </w:rPr>
              <w:t>Jahromi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</w:t>
            </w:r>
            <w:r w:rsidR="00FF4984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 xml:space="preserve">   Approved by Majority </w:t>
            </w:r>
          </w:p>
          <w:p w14:paraId="62AF3BC6" w14:textId="77951642" w:rsidR="00F53CAC" w:rsidRDefault="00F53CAC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D83E16E" w14:textId="77777777" w:rsidR="00F53CAC" w:rsidRDefault="00F53CAC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2749BC7" w14:textId="3E88FA9C" w:rsidR="001A13D3" w:rsidRDefault="001A13D3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802F9EE" w14:textId="77777777" w:rsidR="001A13D3" w:rsidRDefault="001A13D3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5AF62A36" w14:textId="30BE47FD" w:rsidR="00F11D7E" w:rsidRDefault="00F11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0EDC7DBE" w14:textId="77777777" w:rsidR="00F11D7E" w:rsidRDefault="00F11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1A54E5DF" w14:textId="77777777" w:rsidR="003F388C" w:rsidRDefault="003F388C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457F93B2" w14:textId="77777777" w:rsidR="008B7A61" w:rsidRDefault="008B7A61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4903CF4" w14:textId="77777777" w:rsidR="008B7A61" w:rsidRDefault="008B7A61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762AF5FA" w14:textId="599E2F7A" w:rsidR="008B7A61" w:rsidRPr="00826B11" w:rsidRDefault="008B7A61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15FA86C1" w14:textId="77777777" w:rsidTr="008932AC">
        <w:tc>
          <w:tcPr>
            <w:tcW w:w="1080" w:type="dxa"/>
            <w:shd w:val="clear" w:color="auto" w:fill="auto"/>
          </w:tcPr>
          <w:p w14:paraId="450CBFE4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52A61E7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2FDCFA91" w14:textId="77777777" w:rsidTr="008932AC">
        <w:tc>
          <w:tcPr>
            <w:tcW w:w="1080" w:type="dxa"/>
            <w:shd w:val="clear" w:color="auto" w:fill="auto"/>
          </w:tcPr>
          <w:p w14:paraId="4710578E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8FBBA53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7"/>
                <w:szCs w:val="27"/>
              </w:rPr>
            </w:pPr>
            <w:r>
              <w:rPr>
                <w:rFonts w:cs="Calibri"/>
                <w:sz w:val="22"/>
                <w:szCs w:val="22"/>
              </w:rPr>
              <w:t>43.3</w:t>
            </w:r>
            <w:r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r w:rsidRPr="00CC2BA4">
              <w:rPr>
                <w:b/>
                <w:bCs/>
                <w:color w:val="000000"/>
                <w:sz w:val="22"/>
                <w:szCs w:val="22"/>
              </w:rPr>
              <w:t>Bulb Planting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  <w:p w14:paraId="4C27F6E4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7"/>
                <w:szCs w:val="27"/>
              </w:rPr>
            </w:pPr>
          </w:p>
          <w:p w14:paraId="34376285" w14:textId="427FB155" w:rsidR="00272D7E" w:rsidRDefault="00AE70CE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  <w:r w:rsidR="00272D7E" w:rsidRPr="004238A3">
              <w:rPr>
                <w:color w:val="000000"/>
                <w:sz w:val="22"/>
                <w:szCs w:val="22"/>
              </w:rPr>
              <w:t xml:space="preserve">.3.1 Cllr. Clarke noted </w:t>
            </w:r>
            <w:r w:rsidR="00272D7E">
              <w:rPr>
                <w:color w:val="000000"/>
                <w:sz w:val="22"/>
                <w:szCs w:val="22"/>
              </w:rPr>
              <w:t xml:space="preserve">the </w:t>
            </w:r>
            <w:r w:rsidR="00272D7E" w:rsidRPr="004238A3">
              <w:rPr>
                <w:color w:val="000000"/>
                <w:sz w:val="22"/>
                <w:szCs w:val="22"/>
              </w:rPr>
              <w:t>various sites under consideration for bulb planting</w:t>
            </w:r>
            <w:r w:rsidR="00272D7E">
              <w:rPr>
                <w:color w:val="000000"/>
                <w:sz w:val="22"/>
                <w:szCs w:val="22"/>
              </w:rPr>
              <w:t xml:space="preserve"> in October or November 2021. </w:t>
            </w:r>
          </w:p>
          <w:p w14:paraId="70B02088" w14:textId="77777777" w:rsidR="00272D7E" w:rsidRPr="00811D36" w:rsidRDefault="00272D7E" w:rsidP="00AE70C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2FE3B496" w14:textId="77777777" w:rsidTr="008932AC">
        <w:trPr>
          <w:trHeight w:val="1650"/>
        </w:trPr>
        <w:tc>
          <w:tcPr>
            <w:tcW w:w="1080" w:type="dxa"/>
            <w:shd w:val="clear" w:color="auto" w:fill="auto"/>
          </w:tcPr>
          <w:p w14:paraId="4B855B93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16FA81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 xml:space="preserve">43.3 Bus Shelter on Hollow Lane </w:t>
            </w:r>
          </w:p>
          <w:p w14:paraId="4A951A7A" w14:textId="37C2DC2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</w:p>
          <w:p w14:paraId="49848894" w14:textId="72E7727B" w:rsidR="00AE70CE" w:rsidRDefault="00AE70C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 w:rsidRPr="00AE70CE">
              <w:rPr>
                <w:rFonts w:cs="Calibri"/>
                <w:sz w:val="22"/>
                <w:szCs w:val="22"/>
              </w:rPr>
              <w:t xml:space="preserve">Cllr. Clarke noted the unsatisfactory condition of the bus shelter on Hollow Lane. </w:t>
            </w:r>
            <w:r w:rsidR="005D2341">
              <w:rPr>
                <w:rFonts w:cs="Calibri"/>
                <w:sz w:val="22"/>
                <w:szCs w:val="22"/>
              </w:rPr>
              <w:t>It was</w:t>
            </w:r>
            <w:r w:rsidR="001F08A9">
              <w:rPr>
                <w:rFonts w:cs="Calibri"/>
                <w:sz w:val="22"/>
                <w:szCs w:val="22"/>
              </w:rPr>
              <w:t xml:space="preserve"> </w:t>
            </w:r>
            <w:r w:rsidR="001F08A9" w:rsidRPr="001F08A9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 w:rsidR="001F08A9">
              <w:rPr>
                <w:rFonts w:cs="Calibri"/>
                <w:sz w:val="22"/>
                <w:szCs w:val="22"/>
              </w:rPr>
              <w:t xml:space="preserve"> that the cost of </w:t>
            </w:r>
            <w:r w:rsidR="00322BB0">
              <w:rPr>
                <w:rFonts w:cs="Calibri"/>
                <w:sz w:val="22"/>
                <w:szCs w:val="22"/>
              </w:rPr>
              <w:t xml:space="preserve">installing </w:t>
            </w:r>
            <w:r w:rsidR="001F08A9">
              <w:rPr>
                <w:rFonts w:cs="Calibri"/>
                <w:sz w:val="22"/>
                <w:szCs w:val="22"/>
              </w:rPr>
              <w:t xml:space="preserve">a new bus shelter be </w:t>
            </w:r>
            <w:r w:rsidR="00EB0CD2">
              <w:rPr>
                <w:rFonts w:cs="Calibri"/>
                <w:sz w:val="22"/>
                <w:szCs w:val="22"/>
              </w:rPr>
              <w:t xml:space="preserve">researched and brought back to the committee. </w:t>
            </w:r>
            <w:r w:rsidR="001F08A9">
              <w:rPr>
                <w:rFonts w:cs="Calibri"/>
                <w:sz w:val="22"/>
                <w:szCs w:val="22"/>
              </w:rPr>
              <w:t xml:space="preserve"> </w:t>
            </w:r>
          </w:p>
          <w:p w14:paraId="25B36FA8" w14:textId="77777777" w:rsidR="005D2341" w:rsidRPr="00AE70CE" w:rsidRDefault="005D2341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68AA4DF" w14:textId="143C7B44" w:rsidR="00272D7E" w:rsidRPr="00EB0CD2" w:rsidRDefault="001F08A9" w:rsidP="00EB0CD2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Boyer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Brown    Approved by Majority </w:t>
            </w:r>
          </w:p>
        </w:tc>
      </w:tr>
      <w:tr w:rsidR="00272D7E" w:rsidRPr="0009263D" w14:paraId="7E7125B7" w14:textId="77777777" w:rsidTr="008932AC">
        <w:tc>
          <w:tcPr>
            <w:tcW w:w="1080" w:type="dxa"/>
            <w:shd w:val="clear" w:color="auto" w:fill="auto"/>
          </w:tcPr>
          <w:p w14:paraId="4D93B376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6588EF5" w14:textId="77777777" w:rsidR="00272D7E" w:rsidRPr="00745C38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274DEAA6" w14:textId="77777777" w:rsidTr="008932AC">
        <w:tc>
          <w:tcPr>
            <w:tcW w:w="1080" w:type="dxa"/>
            <w:shd w:val="clear" w:color="auto" w:fill="auto"/>
          </w:tcPr>
          <w:p w14:paraId="55C0E014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361502E" w14:textId="77777777" w:rsidR="00272D7E" w:rsidRPr="00745C38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43</w:t>
            </w:r>
            <w:r w:rsidRPr="00745C38">
              <w:rPr>
                <w:rFonts w:cs="Calibri"/>
                <w:b/>
                <w:bCs/>
                <w:sz w:val="22"/>
                <w:szCs w:val="22"/>
              </w:rPr>
              <w:t>.</w:t>
            </w:r>
            <w:r>
              <w:rPr>
                <w:rFonts w:cs="Calibri"/>
                <w:b/>
                <w:bCs/>
                <w:sz w:val="22"/>
                <w:szCs w:val="22"/>
              </w:rPr>
              <w:t>4</w:t>
            </w:r>
            <w:r w:rsidRPr="00745C38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r w:rsidRPr="004A2FF3">
              <w:rPr>
                <w:b/>
                <w:bCs/>
                <w:color w:val="000000"/>
                <w:sz w:val="22"/>
                <w:szCs w:val="22"/>
              </w:rPr>
              <w:t>Installation of new bollards around the parish</w:t>
            </w:r>
          </w:p>
        </w:tc>
      </w:tr>
      <w:tr w:rsidR="00272D7E" w:rsidRPr="0009263D" w14:paraId="1310E865" w14:textId="77777777" w:rsidTr="008932AC">
        <w:tc>
          <w:tcPr>
            <w:tcW w:w="1080" w:type="dxa"/>
            <w:shd w:val="clear" w:color="auto" w:fill="auto"/>
          </w:tcPr>
          <w:p w14:paraId="732FB865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8C1EF95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47876DCD" w14:textId="77777777" w:rsidTr="008932AC">
        <w:tc>
          <w:tcPr>
            <w:tcW w:w="1080" w:type="dxa"/>
            <w:shd w:val="clear" w:color="auto" w:fill="auto"/>
          </w:tcPr>
          <w:p w14:paraId="0AB02630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2B5BB75" w14:textId="6D12E415" w:rsidR="00272D7E" w:rsidRDefault="001B6BF7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43.4.1 </w:t>
            </w:r>
            <w:r w:rsidR="001F08A9">
              <w:rPr>
                <w:rFonts w:cs="Calibri"/>
                <w:sz w:val="22"/>
                <w:szCs w:val="22"/>
              </w:rPr>
              <w:t>Cllr. James confirmed that the cost of new bollards would be approximately £</w:t>
            </w:r>
            <w:r w:rsidR="00116ECC">
              <w:rPr>
                <w:rFonts w:cs="Calibri"/>
                <w:sz w:val="22"/>
                <w:szCs w:val="22"/>
              </w:rPr>
              <w:t>40</w:t>
            </w:r>
            <w:r w:rsidR="001F08A9">
              <w:rPr>
                <w:rFonts w:cs="Calibri"/>
                <w:sz w:val="22"/>
                <w:szCs w:val="22"/>
              </w:rPr>
              <w:t>k</w:t>
            </w:r>
            <w:r w:rsidR="00BE2942">
              <w:rPr>
                <w:rFonts w:cs="Calibri"/>
                <w:sz w:val="22"/>
                <w:szCs w:val="22"/>
              </w:rPr>
              <w:t xml:space="preserve"> for which no budget had been set aside. </w:t>
            </w:r>
          </w:p>
          <w:p w14:paraId="06955EA9" w14:textId="2B5D259B" w:rsidR="001F08A9" w:rsidRDefault="001F08A9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18F1117C" w14:textId="3075A294" w:rsidR="00AE3A74" w:rsidRDefault="001B6BF7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43.4.</w:t>
            </w:r>
            <w:r w:rsidR="008906C5">
              <w:rPr>
                <w:rFonts w:cs="Calibri"/>
                <w:sz w:val="22"/>
                <w:szCs w:val="22"/>
              </w:rPr>
              <w:t>2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1F08A9">
              <w:rPr>
                <w:rFonts w:cs="Calibri"/>
                <w:sz w:val="22"/>
                <w:szCs w:val="22"/>
              </w:rPr>
              <w:t xml:space="preserve">It was </w:t>
            </w:r>
            <w:r w:rsidR="001F08A9" w:rsidRPr="001F08A9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 w:rsidR="001F08A9">
              <w:rPr>
                <w:rFonts w:cs="Calibri"/>
                <w:sz w:val="22"/>
                <w:szCs w:val="22"/>
              </w:rPr>
              <w:t xml:space="preserve"> that the cost </w:t>
            </w:r>
            <w:r w:rsidR="004B6076">
              <w:rPr>
                <w:rFonts w:cs="Calibri"/>
                <w:sz w:val="22"/>
                <w:szCs w:val="22"/>
              </w:rPr>
              <w:t>of approximately £</w:t>
            </w:r>
            <w:r w:rsidR="00D55533">
              <w:rPr>
                <w:rFonts w:cs="Calibri"/>
                <w:sz w:val="22"/>
                <w:szCs w:val="22"/>
              </w:rPr>
              <w:t xml:space="preserve">40K </w:t>
            </w:r>
            <w:r w:rsidR="001F08A9">
              <w:rPr>
                <w:rFonts w:cs="Calibri"/>
                <w:sz w:val="22"/>
                <w:szCs w:val="22"/>
              </w:rPr>
              <w:t xml:space="preserve">was split over </w:t>
            </w:r>
            <w:r w:rsidR="00D55533">
              <w:rPr>
                <w:rFonts w:cs="Calibri"/>
                <w:sz w:val="22"/>
                <w:szCs w:val="22"/>
              </w:rPr>
              <w:t xml:space="preserve">the current and succeeding financial </w:t>
            </w:r>
            <w:r w:rsidR="001F08A9">
              <w:rPr>
                <w:rFonts w:cs="Calibri"/>
                <w:sz w:val="22"/>
                <w:szCs w:val="22"/>
              </w:rPr>
              <w:t xml:space="preserve">years </w:t>
            </w:r>
            <w:proofErr w:type="spellStart"/>
            <w:r w:rsidR="001F08A9">
              <w:rPr>
                <w:rFonts w:cs="Calibri"/>
                <w:sz w:val="22"/>
                <w:szCs w:val="22"/>
              </w:rPr>
              <w:t>prioriti</w:t>
            </w:r>
            <w:r w:rsidR="00116ECC">
              <w:rPr>
                <w:rFonts w:cs="Calibri"/>
                <w:sz w:val="22"/>
                <w:szCs w:val="22"/>
              </w:rPr>
              <w:t>s</w:t>
            </w:r>
            <w:r w:rsidR="001F08A9">
              <w:rPr>
                <w:rFonts w:cs="Calibri"/>
                <w:sz w:val="22"/>
                <w:szCs w:val="22"/>
              </w:rPr>
              <w:t>ing</w:t>
            </w:r>
            <w:proofErr w:type="spellEnd"/>
            <w:r w:rsidR="001F08A9">
              <w:rPr>
                <w:rFonts w:cs="Calibri"/>
                <w:sz w:val="22"/>
                <w:szCs w:val="22"/>
              </w:rPr>
              <w:t xml:space="preserve"> School Green </w:t>
            </w:r>
            <w:r w:rsidR="00116ECC">
              <w:rPr>
                <w:rFonts w:cs="Calibri"/>
                <w:sz w:val="22"/>
                <w:szCs w:val="22"/>
              </w:rPr>
              <w:t xml:space="preserve">in the first year </w:t>
            </w:r>
            <w:r w:rsidR="00D6278D">
              <w:rPr>
                <w:rFonts w:cs="Calibri"/>
                <w:sz w:val="22"/>
                <w:szCs w:val="22"/>
              </w:rPr>
              <w:t>and</w:t>
            </w:r>
            <w:r w:rsidR="001F08A9">
              <w:rPr>
                <w:rFonts w:cs="Calibri"/>
                <w:sz w:val="22"/>
                <w:szCs w:val="22"/>
              </w:rPr>
              <w:t xml:space="preserve"> Spencers Wood recreation ground and Three Mile Cross </w:t>
            </w:r>
            <w:r w:rsidR="00D6278D">
              <w:rPr>
                <w:rFonts w:cs="Calibri"/>
                <w:sz w:val="22"/>
                <w:szCs w:val="22"/>
              </w:rPr>
              <w:t>(</w:t>
            </w:r>
            <w:r w:rsidR="001F08A9">
              <w:rPr>
                <w:rFonts w:cs="Calibri"/>
                <w:sz w:val="22"/>
                <w:szCs w:val="22"/>
              </w:rPr>
              <w:t>Banjo</w:t>
            </w:r>
            <w:r w:rsidR="00D6278D">
              <w:rPr>
                <w:rFonts w:cs="Calibri"/>
                <w:sz w:val="22"/>
                <w:szCs w:val="22"/>
              </w:rPr>
              <w:t>)</w:t>
            </w:r>
            <w:r w:rsidR="001F08A9">
              <w:rPr>
                <w:rFonts w:cs="Calibri"/>
                <w:sz w:val="22"/>
                <w:szCs w:val="22"/>
              </w:rPr>
              <w:t xml:space="preserve"> </w:t>
            </w:r>
            <w:r w:rsidR="009A1BAA">
              <w:rPr>
                <w:rFonts w:cs="Calibri"/>
                <w:sz w:val="22"/>
                <w:szCs w:val="22"/>
              </w:rPr>
              <w:t>in the second year and that this was financed initially by the Pride in our Parish budget</w:t>
            </w:r>
            <w:r w:rsidR="002D62A7">
              <w:rPr>
                <w:rFonts w:cs="Calibri"/>
                <w:sz w:val="22"/>
                <w:szCs w:val="22"/>
              </w:rPr>
              <w:t xml:space="preserve">. </w:t>
            </w:r>
          </w:p>
          <w:p w14:paraId="30E53DF0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</w:p>
          <w:p w14:paraId="6585F022" w14:textId="71DEB560" w:rsidR="00272D7E" w:rsidRDefault="00272D7E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Boyer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D378B6">
              <w:rPr>
                <w:rFonts w:cs="Calibri"/>
                <w:sz w:val="22"/>
                <w:szCs w:val="22"/>
              </w:rPr>
              <w:t>O’Brien</w:t>
            </w:r>
            <w:r>
              <w:rPr>
                <w:rFonts w:cs="Calibri"/>
                <w:sz w:val="22"/>
                <w:szCs w:val="22"/>
              </w:rPr>
              <w:t xml:space="preserve">    </w:t>
            </w:r>
            <w:r w:rsidR="00AE3A74">
              <w:rPr>
                <w:rFonts w:cs="Calibri"/>
                <w:sz w:val="22"/>
                <w:szCs w:val="22"/>
              </w:rPr>
              <w:t xml:space="preserve">   </w:t>
            </w:r>
            <w:r>
              <w:rPr>
                <w:rFonts w:cs="Calibri"/>
                <w:sz w:val="22"/>
                <w:szCs w:val="22"/>
              </w:rPr>
              <w:t xml:space="preserve">Unanimously Agreed </w:t>
            </w:r>
          </w:p>
          <w:p w14:paraId="06090E8E" w14:textId="24800A18" w:rsidR="00D378B6" w:rsidRDefault="00D378B6" w:rsidP="00272D7E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5E5A4149" w14:textId="31C56512" w:rsidR="00272D7E" w:rsidRPr="00322BB0" w:rsidRDefault="001B6BF7" w:rsidP="00322BB0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43.4.</w:t>
            </w:r>
            <w:r w:rsidR="002D62A7">
              <w:rPr>
                <w:rFonts w:cs="Calibri"/>
                <w:sz w:val="22"/>
                <w:szCs w:val="22"/>
              </w:rPr>
              <w:t>3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2D62A7">
              <w:rPr>
                <w:rFonts w:cs="Calibri"/>
                <w:sz w:val="22"/>
                <w:szCs w:val="22"/>
              </w:rPr>
              <w:t xml:space="preserve">It was </w:t>
            </w:r>
            <w:r w:rsidR="002D62A7" w:rsidRPr="002D62A7">
              <w:rPr>
                <w:rFonts w:cs="Calibri"/>
                <w:b/>
                <w:bCs/>
                <w:sz w:val="22"/>
                <w:szCs w:val="22"/>
              </w:rPr>
              <w:t>AGREED</w:t>
            </w:r>
            <w:r w:rsidR="002D62A7">
              <w:rPr>
                <w:rFonts w:cs="Calibri"/>
                <w:sz w:val="22"/>
                <w:szCs w:val="22"/>
              </w:rPr>
              <w:t xml:space="preserve"> that the </w:t>
            </w:r>
            <w:r w:rsidR="0005622D">
              <w:rPr>
                <w:rFonts w:cs="Calibri"/>
                <w:sz w:val="22"/>
                <w:szCs w:val="22"/>
              </w:rPr>
              <w:t xml:space="preserve">Clerk </w:t>
            </w:r>
            <w:r w:rsidR="002D62A7">
              <w:rPr>
                <w:rFonts w:cs="Calibri"/>
                <w:sz w:val="22"/>
                <w:szCs w:val="22"/>
              </w:rPr>
              <w:t xml:space="preserve">be </w:t>
            </w:r>
            <w:proofErr w:type="spellStart"/>
            <w:r w:rsidR="002D62A7">
              <w:rPr>
                <w:rFonts w:cs="Calibri"/>
                <w:sz w:val="22"/>
                <w:szCs w:val="22"/>
              </w:rPr>
              <w:t>authorised</w:t>
            </w:r>
            <w:proofErr w:type="spellEnd"/>
            <w:r w:rsidR="002D62A7">
              <w:rPr>
                <w:rFonts w:cs="Calibri"/>
                <w:sz w:val="22"/>
                <w:szCs w:val="22"/>
              </w:rPr>
              <w:t xml:space="preserve"> </w:t>
            </w:r>
            <w:r w:rsidR="0005622D">
              <w:rPr>
                <w:rFonts w:cs="Calibri"/>
                <w:sz w:val="22"/>
                <w:szCs w:val="22"/>
              </w:rPr>
              <w:t xml:space="preserve">to purchase the </w:t>
            </w:r>
            <w:r w:rsidR="00D05835">
              <w:rPr>
                <w:rFonts w:cs="Calibri"/>
                <w:sz w:val="22"/>
                <w:szCs w:val="22"/>
              </w:rPr>
              <w:t>bollard</w:t>
            </w:r>
            <w:r w:rsidR="00754F37">
              <w:rPr>
                <w:rFonts w:cs="Calibri"/>
                <w:sz w:val="22"/>
                <w:szCs w:val="22"/>
              </w:rPr>
              <w:t>s</w:t>
            </w:r>
            <w:r w:rsidR="00D32D73">
              <w:rPr>
                <w:rFonts w:cs="Calibri"/>
                <w:sz w:val="22"/>
                <w:szCs w:val="22"/>
              </w:rPr>
              <w:t xml:space="preserve">. </w:t>
            </w:r>
          </w:p>
        </w:tc>
      </w:tr>
      <w:tr w:rsidR="00272D7E" w:rsidRPr="0009263D" w14:paraId="210911D6" w14:textId="77777777" w:rsidTr="008932AC">
        <w:tc>
          <w:tcPr>
            <w:tcW w:w="1080" w:type="dxa"/>
            <w:shd w:val="clear" w:color="auto" w:fill="auto"/>
          </w:tcPr>
          <w:p w14:paraId="318C3AF9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BBF32B4" w14:textId="77777777" w:rsidR="00272D7E" w:rsidRPr="00745C38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</w:tc>
      </w:tr>
      <w:tr w:rsidR="00272D7E" w:rsidRPr="0009263D" w14:paraId="64584171" w14:textId="77777777" w:rsidTr="008932AC">
        <w:tc>
          <w:tcPr>
            <w:tcW w:w="1080" w:type="dxa"/>
            <w:shd w:val="clear" w:color="auto" w:fill="auto"/>
          </w:tcPr>
          <w:p w14:paraId="73FE0EB0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4866EDE" w14:textId="77777777" w:rsidR="00272D7E" w:rsidRP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</w:t>
            </w:r>
            <w:r w:rsidRPr="00272D7E">
              <w:rPr>
                <w:b/>
                <w:bCs/>
                <w:color w:val="000000"/>
                <w:sz w:val="22"/>
                <w:szCs w:val="22"/>
              </w:rPr>
              <w:t>.5 Parish Council Van</w:t>
            </w:r>
          </w:p>
        </w:tc>
      </w:tr>
      <w:tr w:rsidR="00272D7E" w:rsidRPr="0009263D" w14:paraId="0410AD99" w14:textId="77777777" w:rsidTr="008932AC">
        <w:tc>
          <w:tcPr>
            <w:tcW w:w="1080" w:type="dxa"/>
            <w:shd w:val="clear" w:color="auto" w:fill="auto"/>
          </w:tcPr>
          <w:p w14:paraId="28D38390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1AD3D22" w14:textId="7BF00EA2" w:rsidR="00490B00" w:rsidRDefault="00B97319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Clerk noted that the </w:t>
            </w:r>
            <w:r w:rsidR="00D32D73">
              <w:rPr>
                <w:color w:val="000000"/>
                <w:sz w:val="22"/>
                <w:szCs w:val="22"/>
              </w:rPr>
              <w:t>lease on the van would be due for</w:t>
            </w:r>
            <w:r>
              <w:rPr>
                <w:color w:val="000000"/>
                <w:sz w:val="22"/>
                <w:szCs w:val="22"/>
              </w:rPr>
              <w:t xml:space="preserve"> renewal in </w:t>
            </w:r>
            <w:proofErr w:type="gramStart"/>
            <w:r w:rsidR="00DF27DB">
              <w:rPr>
                <w:color w:val="000000"/>
                <w:sz w:val="22"/>
                <w:szCs w:val="22"/>
              </w:rPr>
              <w:t xml:space="preserve">December </w:t>
            </w:r>
            <w:r>
              <w:rPr>
                <w:color w:val="000000"/>
                <w:sz w:val="22"/>
                <w:szCs w:val="22"/>
              </w:rPr>
              <w:t xml:space="preserve"> 2021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14:paraId="6F34F64A" w14:textId="77777777" w:rsidR="00490B00" w:rsidRDefault="00490B00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6E6E0227" w14:textId="30AEDD16" w:rsidR="00272D7E" w:rsidRDefault="00CB04B4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It was </w:t>
            </w:r>
            <w:r w:rsidRPr="00490B00">
              <w:rPr>
                <w:b/>
                <w:bCs/>
                <w:color w:val="000000"/>
                <w:sz w:val="22"/>
                <w:szCs w:val="22"/>
              </w:rPr>
              <w:t>PROPOSED</w:t>
            </w:r>
            <w:r>
              <w:rPr>
                <w:color w:val="000000"/>
                <w:sz w:val="22"/>
                <w:szCs w:val="22"/>
              </w:rPr>
              <w:t xml:space="preserve"> that t</w:t>
            </w:r>
            <w:r w:rsidR="00B97319">
              <w:rPr>
                <w:color w:val="000000"/>
                <w:sz w:val="22"/>
                <w:szCs w:val="22"/>
              </w:rPr>
              <w:t xml:space="preserve">he </w:t>
            </w:r>
            <w:r w:rsidR="008932AC">
              <w:rPr>
                <w:color w:val="000000"/>
                <w:sz w:val="22"/>
                <w:szCs w:val="22"/>
              </w:rPr>
              <w:t>diesel</w:t>
            </w:r>
            <w:r w:rsidR="00490B00">
              <w:rPr>
                <w:color w:val="000000"/>
                <w:sz w:val="22"/>
                <w:szCs w:val="22"/>
              </w:rPr>
              <w:t xml:space="preserve"> </w:t>
            </w:r>
            <w:r w:rsidR="00B97319">
              <w:rPr>
                <w:color w:val="000000"/>
                <w:sz w:val="22"/>
                <w:szCs w:val="22"/>
              </w:rPr>
              <w:t>van wa</w:t>
            </w:r>
            <w:r w:rsidR="00490B00">
              <w:rPr>
                <w:color w:val="000000"/>
                <w:sz w:val="22"/>
                <w:szCs w:val="22"/>
              </w:rPr>
              <w:t>s</w:t>
            </w:r>
            <w:r w:rsidR="00EB42F6">
              <w:rPr>
                <w:color w:val="000000"/>
                <w:sz w:val="22"/>
                <w:szCs w:val="22"/>
              </w:rPr>
              <w:t xml:space="preserve"> replaced by an electric vehicle</w:t>
            </w:r>
            <w:r w:rsidR="000B5109">
              <w:rPr>
                <w:color w:val="000000"/>
                <w:sz w:val="22"/>
                <w:szCs w:val="22"/>
              </w:rPr>
              <w:t xml:space="preserve"> and that consideration be given to </w:t>
            </w:r>
            <w:r w:rsidR="005C7044">
              <w:rPr>
                <w:color w:val="000000"/>
                <w:sz w:val="22"/>
                <w:szCs w:val="22"/>
              </w:rPr>
              <w:t>obtaining</w:t>
            </w:r>
            <w:r w:rsidR="000B5109">
              <w:rPr>
                <w:color w:val="000000"/>
                <w:sz w:val="22"/>
                <w:szCs w:val="22"/>
              </w:rPr>
              <w:t xml:space="preserve"> a larger vehicle. </w:t>
            </w:r>
          </w:p>
          <w:p w14:paraId="30F5087E" w14:textId="43539500" w:rsidR="00480AE4" w:rsidRDefault="00480AE4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282D759A" w14:textId="024973FB" w:rsidR="00CB04B4" w:rsidRDefault="00CB04B4" w:rsidP="00CB04B4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>Cllr</w:t>
            </w:r>
            <w:r w:rsidR="009054AC">
              <w:rPr>
                <w:rFonts w:cs="Calibri"/>
                <w:sz w:val="22"/>
                <w:szCs w:val="22"/>
              </w:rPr>
              <w:t>.</w:t>
            </w:r>
            <w:r>
              <w:rPr>
                <w:rFonts w:cs="Calibri"/>
                <w:sz w:val="22"/>
                <w:szCs w:val="22"/>
              </w:rPr>
              <w:t xml:space="preserve"> James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</w:t>
            </w:r>
            <w:r w:rsidR="009054AC">
              <w:rPr>
                <w:rFonts w:cs="Calibri"/>
                <w:sz w:val="22"/>
                <w:szCs w:val="22"/>
              </w:rPr>
              <w:t>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Jahromi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  Unanimously Agreed </w:t>
            </w:r>
          </w:p>
          <w:p w14:paraId="39CF1607" w14:textId="77777777" w:rsidR="00EB42F6" w:rsidRDefault="00EB42F6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31530791" w14:textId="77777777" w:rsidR="00FD544F" w:rsidRDefault="00FD544F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556AFA49" w14:textId="588CEC53" w:rsidR="00FD544F" w:rsidRPr="004A2FF3" w:rsidRDefault="00FD544F" w:rsidP="00272D7E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</w:tc>
      </w:tr>
      <w:tr w:rsidR="00272D7E" w:rsidRPr="0009263D" w14:paraId="0B0C3809" w14:textId="77777777" w:rsidTr="008932AC">
        <w:tc>
          <w:tcPr>
            <w:tcW w:w="1080" w:type="dxa"/>
            <w:shd w:val="clear" w:color="auto" w:fill="auto"/>
          </w:tcPr>
          <w:p w14:paraId="0EE0695A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260D776" w14:textId="77777777" w:rsidR="00272D7E" w:rsidRDefault="00272D7E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2D7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43.6 Spencers Wood Pavilion Security </w:t>
            </w:r>
          </w:p>
          <w:p w14:paraId="52365FF6" w14:textId="782EB19D" w:rsidR="009B6477" w:rsidRPr="00272D7E" w:rsidRDefault="009B6477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30EDB0C2" w14:textId="77777777" w:rsidTr="008932AC">
        <w:tc>
          <w:tcPr>
            <w:tcW w:w="1080" w:type="dxa"/>
            <w:shd w:val="clear" w:color="auto" w:fill="auto"/>
          </w:tcPr>
          <w:p w14:paraId="6ECE78AC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05BA72C" w14:textId="7C134ACE" w:rsidR="00DB565A" w:rsidRDefault="00DB565A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It was </w:t>
            </w:r>
            <w:r w:rsidRPr="00935F3F">
              <w:rPr>
                <w:rFonts w:ascii="Calibri" w:hAnsi="Calibri" w:cs="Calibri"/>
                <w:b/>
                <w:bCs/>
                <w:sz w:val="22"/>
                <w:szCs w:val="22"/>
              </w:rPr>
              <w:t>PROPOSED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that </w:t>
            </w:r>
            <w:r w:rsidR="00935F3F">
              <w:rPr>
                <w:rFonts w:ascii="Calibri" w:hAnsi="Calibri" w:cs="Calibri"/>
                <w:sz w:val="22"/>
                <w:szCs w:val="22"/>
              </w:rPr>
              <w:t>a system be installed</w:t>
            </w:r>
            <w:r w:rsidR="009F41FD">
              <w:rPr>
                <w:rFonts w:ascii="Calibri" w:hAnsi="Calibri" w:cs="Calibri"/>
                <w:sz w:val="22"/>
                <w:szCs w:val="22"/>
              </w:rPr>
              <w:t xml:space="preserve"> at a cost of £3163.20 inc. VAT</w:t>
            </w:r>
            <w:r w:rsidR="00935F3F">
              <w:rPr>
                <w:rFonts w:ascii="Calibri" w:hAnsi="Calibri" w:cs="Calibri"/>
                <w:sz w:val="22"/>
                <w:szCs w:val="22"/>
              </w:rPr>
              <w:t xml:space="preserve"> allowing </w:t>
            </w:r>
            <w:r w:rsidR="00EB4D91">
              <w:rPr>
                <w:rFonts w:ascii="Calibri" w:hAnsi="Calibri" w:cs="Calibri"/>
                <w:sz w:val="22"/>
                <w:szCs w:val="22"/>
              </w:rPr>
              <w:t>those with room bookings</w:t>
            </w:r>
            <w:r w:rsidR="000C4897">
              <w:rPr>
                <w:rFonts w:ascii="Calibri" w:hAnsi="Calibri" w:cs="Calibri"/>
                <w:sz w:val="22"/>
                <w:szCs w:val="22"/>
              </w:rPr>
              <w:t xml:space="preserve"> access to the hall for the</w:t>
            </w:r>
            <w:r w:rsidR="00935F3F">
              <w:rPr>
                <w:rFonts w:ascii="Calibri" w:hAnsi="Calibri" w:cs="Calibri"/>
                <w:sz w:val="22"/>
                <w:szCs w:val="22"/>
              </w:rPr>
              <w:t xml:space="preserve"> hire</w:t>
            </w:r>
            <w:r w:rsidR="00C93727">
              <w:rPr>
                <w:rFonts w:ascii="Calibri" w:hAnsi="Calibri" w:cs="Calibri"/>
                <w:sz w:val="22"/>
                <w:szCs w:val="22"/>
              </w:rPr>
              <w:t xml:space="preserve"> period</w:t>
            </w:r>
            <w:r w:rsidR="00935F3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C6FE1">
              <w:rPr>
                <w:rFonts w:ascii="Calibri" w:hAnsi="Calibri" w:cs="Calibri"/>
                <w:sz w:val="22"/>
                <w:szCs w:val="22"/>
              </w:rPr>
              <w:t>th</w:t>
            </w:r>
            <w:r w:rsidR="009C064E">
              <w:rPr>
                <w:rFonts w:ascii="Calibri" w:hAnsi="Calibri" w:cs="Calibri"/>
                <w:sz w:val="22"/>
                <w:szCs w:val="22"/>
              </w:rPr>
              <w:t xml:space="preserve">rough </w:t>
            </w:r>
            <w:r w:rsidR="00454661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9C064E">
              <w:rPr>
                <w:rFonts w:ascii="Calibri" w:hAnsi="Calibri" w:cs="Calibri"/>
                <w:sz w:val="22"/>
                <w:szCs w:val="22"/>
              </w:rPr>
              <w:t>provision of</w:t>
            </w:r>
            <w:r w:rsidR="00DC6FE1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r w:rsidR="00454661">
              <w:rPr>
                <w:rFonts w:ascii="Calibri" w:hAnsi="Calibri" w:cs="Calibri"/>
                <w:sz w:val="22"/>
                <w:szCs w:val="22"/>
              </w:rPr>
              <w:t xml:space="preserve">timed fob. </w:t>
            </w:r>
          </w:p>
          <w:p w14:paraId="3312107C" w14:textId="77777777" w:rsidR="00DC6FE1" w:rsidRDefault="00DC6FE1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6B31C8" w14:textId="441F3FC1" w:rsidR="00DC6FE1" w:rsidRDefault="00DC6FE1" w:rsidP="00DC6FE1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>Cllr</w:t>
            </w:r>
            <w:r w:rsidR="009054AC">
              <w:rPr>
                <w:rFonts w:cs="Calibri"/>
                <w:sz w:val="22"/>
                <w:szCs w:val="22"/>
              </w:rPr>
              <w:t>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9054AC">
              <w:rPr>
                <w:rFonts w:cs="Calibri"/>
                <w:sz w:val="22"/>
                <w:szCs w:val="22"/>
              </w:rPr>
              <w:t xml:space="preserve">Brown </w:t>
            </w:r>
            <w:r>
              <w:rPr>
                <w:rFonts w:cs="Calibri"/>
                <w:sz w:val="22"/>
                <w:szCs w:val="22"/>
              </w:rPr>
              <w:t xml:space="preserve">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</w:t>
            </w:r>
            <w:r w:rsidR="009054AC">
              <w:rPr>
                <w:rFonts w:cs="Calibri"/>
                <w:sz w:val="22"/>
                <w:szCs w:val="22"/>
              </w:rPr>
              <w:t>. Montgomery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EB4D91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 xml:space="preserve">   Unanimously Agreed </w:t>
            </w:r>
          </w:p>
          <w:p w14:paraId="01F862A9" w14:textId="67293639" w:rsidR="00DC6FE1" w:rsidRPr="004A2FF3" w:rsidRDefault="00DC6FE1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2D7E" w:rsidRPr="0009263D" w14:paraId="3AF17B3D" w14:textId="77777777" w:rsidTr="008932AC">
        <w:tc>
          <w:tcPr>
            <w:tcW w:w="1080" w:type="dxa"/>
            <w:shd w:val="clear" w:color="auto" w:fill="auto"/>
          </w:tcPr>
          <w:p w14:paraId="29A2C145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3DD46C9" w14:textId="77777777" w:rsidR="00272D7E" w:rsidRPr="00CE0589" w:rsidRDefault="00272D7E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2DA9550D" w14:textId="77777777" w:rsidTr="008932AC">
        <w:tc>
          <w:tcPr>
            <w:tcW w:w="1080" w:type="dxa"/>
            <w:shd w:val="clear" w:color="auto" w:fill="auto"/>
          </w:tcPr>
          <w:p w14:paraId="5D11B46A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BF7ADBD" w14:textId="77777777" w:rsidR="00272D7E" w:rsidRDefault="00272D7E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43.7 Sports</w:t>
            </w:r>
            <w:r w:rsidR="00401AD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Facilities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and </w:t>
            </w:r>
            <w:r w:rsidR="00401AD5"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ommunity </w:t>
            </w:r>
            <w:r w:rsidR="00401AD5">
              <w:rPr>
                <w:rFonts w:ascii="Calibri" w:hAnsi="Calibri" w:cs="Calibri"/>
                <w:b/>
                <w:bCs/>
                <w:sz w:val="22"/>
                <w:szCs w:val="22"/>
              </w:rPr>
              <w:t>H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all </w:t>
            </w:r>
            <w:r w:rsidR="00401AD5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anagement </w:t>
            </w:r>
            <w:r w:rsidR="00401AD5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trategy </w:t>
            </w:r>
          </w:p>
          <w:p w14:paraId="0B433DDF" w14:textId="48CF8394" w:rsidR="002805E5" w:rsidRPr="00CE0589" w:rsidRDefault="002805E5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1750FDBF" w14:textId="77777777" w:rsidTr="008932AC">
        <w:trPr>
          <w:trHeight w:val="5127"/>
        </w:trPr>
        <w:tc>
          <w:tcPr>
            <w:tcW w:w="1080" w:type="dxa"/>
            <w:shd w:val="clear" w:color="auto" w:fill="auto"/>
          </w:tcPr>
          <w:p w14:paraId="5430A0AC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71A6ADC" w14:textId="3CB54126" w:rsidR="006C4585" w:rsidRDefault="00343DDA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43.7.1 </w:t>
            </w:r>
            <w:r w:rsidR="006C4585">
              <w:rPr>
                <w:rFonts w:ascii="Calibri" w:hAnsi="Calibri" w:cs="Calibri"/>
                <w:sz w:val="22"/>
                <w:szCs w:val="22"/>
              </w:rPr>
              <w:t>Cllr. Clarke sought to understand re</w:t>
            </w:r>
            <w:r w:rsidR="0028297C">
              <w:rPr>
                <w:rFonts w:ascii="Calibri" w:hAnsi="Calibri" w:cs="Calibri"/>
                <w:sz w:val="22"/>
                <w:szCs w:val="22"/>
              </w:rPr>
              <w:t xml:space="preserve">sponsibilities </w:t>
            </w:r>
            <w:r w:rsidR="006C4585">
              <w:rPr>
                <w:rFonts w:ascii="Calibri" w:hAnsi="Calibri" w:cs="Calibri"/>
                <w:sz w:val="22"/>
                <w:szCs w:val="22"/>
              </w:rPr>
              <w:t xml:space="preserve">of R&amp;A </w:t>
            </w:r>
            <w:r w:rsidR="0028297C">
              <w:rPr>
                <w:rFonts w:ascii="Calibri" w:hAnsi="Calibri" w:cs="Calibri"/>
                <w:sz w:val="22"/>
                <w:szCs w:val="22"/>
              </w:rPr>
              <w:t xml:space="preserve">committee in respect of the new Community Centre. </w:t>
            </w:r>
          </w:p>
          <w:p w14:paraId="4F80ECD5" w14:textId="77777777" w:rsidR="0028297C" w:rsidRDefault="0028297C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4980E3" w14:textId="3AE668C9" w:rsidR="00272D7E" w:rsidRDefault="00343DDA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43.7.2 </w:t>
            </w:r>
            <w:r w:rsidR="0028297C">
              <w:rPr>
                <w:rFonts w:ascii="Calibri" w:hAnsi="Calibri" w:cs="Calibri"/>
                <w:sz w:val="22"/>
                <w:szCs w:val="22"/>
              </w:rPr>
              <w:t xml:space="preserve">It was confirmed that day to day management would be </w:t>
            </w:r>
            <w:r>
              <w:rPr>
                <w:rFonts w:ascii="Calibri" w:hAnsi="Calibri" w:cs="Calibri"/>
                <w:sz w:val="22"/>
                <w:szCs w:val="22"/>
              </w:rPr>
              <w:t>the responsibility of</w:t>
            </w:r>
            <w:r w:rsidR="0028297C">
              <w:rPr>
                <w:rFonts w:ascii="Calibri" w:hAnsi="Calibri" w:cs="Calibri"/>
                <w:sz w:val="22"/>
                <w:szCs w:val="22"/>
              </w:rPr>
              <w:t xml:space="preserve"> SPC staff</w:t>
            </w:r>
            <w:r w:rsidR="004816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with </w:t>
            </w:r>
            <w:r w:rsidR="00454661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4816B1">
              <w:rPr>
                <w:rFonts w:ascii="Calibri" w:hAnsi="Calibri" w:cs="Calibri"/>
                <w:sz w:val="22"/>
                <w:szCs w:val="22"/>
              </w:rPr>
              <w:t>R</w:t>
            </w:r>
            <w:r w:rsidR="00454661">
              <w:rPr>
                <w:rFonts w:ascii="Calibri" w:hAnsi="Calibri" w:cs="Calibri"/>
                <w:sz w:val="22"/>
                <w:szCs w:val="22"/>
              </w:rPr>
              <w:t xml:space="preserve">ecreation </w:t>
            </w:r>
            <w:r w:rsidR="006211B6">
              <w:rPr>
                <w:rFonts w:ascii="Calibri" w:hAnsi="Calibri" w:cs="Calibri"/>
                <w:sz w:val="22"/>
                <w:szCs w:val="22"/>
              </w:rPr>
              <w:t xml:space="preserve">and Amenities Committee </w:t>
            </w:r>
            <w:r w:rsidR="00CE2D07">
              <w:rPr>
                <w:rFonts w:ascii="Calibri" w:hAnsi="Calibri" w:cs="Calibri"/>
                <w:sz w:val="22"/>
                <w:szCs w:val="22"/>
              </w:rPr>
              <w:t xml:space="preserve">responsible for </w:t>
            </w:r>
            <w:r w:rsidR="004816B1">
              <w:rPr>
                <w:rFonts w:ascii="Calibri" w:hAnsi="Calibri" w:cs="Calibri"/>
                <w:sz w:val="22"/>
                <w:szCs w:val="22"/>
              </w:rPr>
              <w:t xml:space="preserve">policy decisions. </w:t>
            </w:r>
          </w:p>
          <w:p w14:paraId="2C80F501" w14:textId="77777777" w:rsidR="00343DDA" w:rsidRDefault="00343DDA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0D65F21" w14:textId="2D14B52A" w:rsidR="00EB1102" w:rsidRDefault="00A854E3" w:rsidP="00EB110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43.7.3 </w:t>
            </w:r>
            <w:r w:rsidR="008B2F0E">
              <w:rPr>
                <w:rFonts w:ascii="Calibri" w:hAnsi="Calibri" w:cs="Calibri"/>
                <w:sz w:val="22"/>
                <w:szCs w:val="22"/>
              </w:rPr>
              <w:t>Cllr. Clarke confirmed that SPC would potentially be responsible for The Manor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2F0E">
              <w:rPr>
                <w:rFonts w:ascii="Calibri" w:hAnsi="Calibri" w:cs="Calibri"/>
                <w:sz w:val="22"/>
                <w:szCs w:val="22"/>
              </w:rPr>
              <w:t xml:space="preserve">from </w:t>
            </w:r>
            <w:r w:rsidR="00CE2D07">
              <w:rPr>
                <w:rFonts w:ascii="Calibri" w:hAnsi="Calibri" w:cs="Calibri"/>
                <w:sz w:val="22"/>
                <w:szCs w:val="22"/>
              </w:rPr>
              <w:t>June 2022</w:t>
            </w:r>
            <w:r w:rsidR="008B2F0E">
              <w:rPr>
                <w:rFonts w:ascii="Calibri" w:hAnsi="Calibri" w:cs="Calibri"/>
                <w:sz w:val="22"/>
                <w:szCs w:val="22"/>
              </w:rPr>
              <w:t>,</w:t>
            </w:r>
            <w:r w:rsidR="00CE2D07">
              <w:rPr>
                <w:rFonts w:ascii="Calibri" w:hAnsi="Calibri" w:cs="Calibri"/>
                <w:sz w:val="22"/>
                <w:szCs w:val="22"/>
              </w:rPr>
              <w:t xml:space="preserve"> High </w:t>
            </w:r>
            <w:proofErr w:type="spellStart"/>
            <w:r w:rsidR="008B2F0E">
              <w:rPr>
                <w:rFonts w:ascii="Calibri" w:hAnsi="Calibri" w:cs="Calibri"/>
                <w:sz w:val="22"/>
                <w:szCs w:val="22"/>
              </w:rPr>
              <w:t>C</w:t>
            </w:r>
            <w:r w:rsidR="00CE2D07">
              <w:rPr>
                <w:rFonts w:ascii="Calibri" w:hAnsi="Calibri" w:cs="Calibri"/>
                <w:sz w:val="22"/>
                <w:szCs w:val="22"/>
              </w:rPr>
              <w:t>opse</w:t>
            </w:r>
            <w:proofErr w:type="spellEnd"/>
            <w:r w:rsidR="00CE2D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2F0E">
              <w:rPr>
                <w:rFonts w:ascii="Calibri" w:hAnsi="Calibri" w:cs="Calibri"/>
                <w:sz w:val="22"/>
                <w:szCs w:val="22"/>
              </w:rPr>
              <w:t xml:space="preserve">from </w:t>
            </w:r>
            <w:r w:rsidR="00CE2D07">
              <w:rPr>
                <w:rFonts w:ascii="Calibri" w:hAnsi="Calibri" w:cs="Calibri"/>
                <w:sz w:val="22"/>
                <w:szCs w:val="22"/>
              </w:rPr>
              <w:t>Oct</w:t>
            </w:r>
            <w:r w:rsidR="008B2F0E">
              <w:rPr>
                <w:rFonts w:ascii="Calibri" w:hAnsi="Calibri" w:cs="Calibri"/>
                <w:sz w:val="22"/>
                <w:szCs w:val="22"/>
              </w:rPr>
              <w:t>ober</w:t>
            </w:r>
            <w:r w:rsidR="00CE2D07">
              <w:rPr>
                <w:rFonts w:ascii="Calibri" w:hAnsi="Calibri" w:cs="Calibri"/>
                <w:sz w:val="22"/>
                <w:szCs w:val="22"/>
              </w:rPr>
              <w:t xml:space="preserve"> 2022 </w:t>
            </w:r>
            <w:r w:rsidR="008B2F0E">
              <w:rPr>
                <w:rFonts w:ascii="Calibri" w:hAnsi="Calibri" w:cs="Calibri"/>
                <w:sz w:val="22"/>
                <w:szCs w:val="22"/>
              </w:rPr>
              <w:t xml:space="preserve">and </w:t>
            </w:r>
            <w:proofErr w:type="spellStart"/>
            <w:r w:rsidR="00CE2D07">
              <w:rPr>
                <w:rFonts w:ascii="Calibri" w:hAnsi="Calibri" w:cs="Calibri"/>
                <w:sz w:val="22"/>
                <w:szCs w:val="22"/>
              </w:rPr>
              <w:t>Millworth</w:t>
            </w:r>
            <w:proofErr w:type="spellEnd"/>
            <w:r w:rsidR="00CE2D07">
              <w:rPr>
                <w:rFonts w:ascii="Calibri" w:hAnsi="Calibri" w:cs="Calibri"/>
                <w:sz w:val="22"/>
                <w:szCs w:val="22"/>
              </w:rPr>
              <w:t xml:space="preserve"> Lane</w:t>
            </w:r>
            <w:r w:rsidR="00B02A5D">
              <w:rPr>
                <w:rFonts w:ascii="Calibri" w:hAnsi="Calibri" w:cs="Calibri"/>
                <w:sz w:val="22"/>
                <w:szCs w:val="22"/>
              </w:rPr>
              <w:t xml:space="preserve">. A meeting would take place with </w:t>
            </w:r>
            <w:r w:rsidR="00F816D8">
              <w:rPr>
                <w:rFonts w:ascii="Calibri" w:hAnsi="Calibri" w:cs="Calibri"/>
                <w:sz w:val="22"/>
                <w:szCs w:val="22"/>
              </w:rPr>
              <w:t xml:space="preserve">a representative of </w:t>
            </w:r>
            <w:r w:rsidR="00B02A5D">
              <w:rPr>
                <w:rFonts w:ascii="Calibri" w:hAnsi="Calibri" w:cs="Calibri"/>
                <w:sz w:val="22"/>
                <w:szCs w:val="22"/>
              </w:rPr>
              <w:t xml:space="preserve">WBC in September </w:t>
            </w:r>
            <w:r w:rsidR="00F816D8">
              <w:rPr>
                <w:rFonts w:ascii="Calibri" w:hAnsi="Calibri" w:cs="Calibri"/>
                <w:sz w:val="22"/>
                <w:szCs w:val="22"/>
              </w:rPr>
              <w:t xml:space="preserve">2021 </w:t>
            </w:r>
            <w:r w:rsidR="00B02A5D">
              <w:rPr>
                <w:rFonts w:ascii="Calibri" w:hAnsi="Calibri" w:cs="Calibri"/>
                <w:sz w:val="22"/>
                <w:szCs w:val="22"/>
              </w:rPr>
              <w:t xml:space="preserve">to gain an understanding on how to manage </w:t>
            </w:r>
            <w:r w:rsidR="00AB7754">
              <w:rPr>
                <w:rFonts w:ascii="Calibri" w:hAnsi="Calibri" w:cs="Calibri"/>
                <w:sz w:val="22"/>
                <w:szCs w:val="22"/>
              </w:rPr>
              <w:t xml:space="preserve">the facilities but </w:t>
            </w:r>
            <w:r w:rsidR="002B774B">
              <w:rPr>
                <w:rFonts w:ascii="Calibri" w:hAnsi="Calibri" w:cs="Calibri"/>
                <w:sz w:val="22"/>
                <w:szCs w:val="22"/>
              </w:rPr>
              <w:t xml:space="preserve">Cllr. Clarke welcomed the views of others in the meantime. </w:t>
            </w:r>
            <w:r w:rsidR="00EE6B4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B110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EA07A3A" w14:textId="6D7DEE97" w:rsidR="000B5241" w:rsidRDefault="000B5241" w:rsidP="00EB110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CB86D4" w14:textId="078054BE" w:rsidR="00B22A70" w:rsidRDefault="000B5241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43.7.4 </w:t>
            </w:r>
            <w:r w:rsidR="00DD6715">
              <w:rPr>
                <w:rFonts w:ascii="Calibri" w:hAnsi="Calibri" w:cs="Calibri"/>
                <w:sz w:val="22"/>
                <w:szCs w:val="22"/>
              </w:rPr>
              <w:t>After some discussion, i</w:t>
            </w:r>
            <w:r w:rsidR="003830C1">
              <w:rPr>
                <w:rFonts w:ascii="Calibri" w:hAnsi="Calibri" w:cs="Calibri"/>
                <w:sz w:val="22"/>
                <w:szCs w:val="22"/>
              </w:rPr>
              <w:t xml:space="preserve">t was </w:t>
            </w:r>
            <w:r w:rsidR="003830C1" w:rsidRPr="000B5241">
              <w:rPr>
                <w:rFonts w:ascii="Calibri" w:hAnsi="Calibri" w:cs="Calibri"/>
                <w:b/>
                <w:bCs/>
                <w:sz w:val="22"/>
                <w:szCs w:val="22"/>
              </w:rPr>
              <w:t>PROPOSED</w:t>
            </w:r>
            <w:r w:rsidR="003830C1">
              <w:rPr>
                <w:rFonts w:ascii="Calibri" w:hAnsi="Calibri" w:cs="Calibri"/>
                <w:sz w:val="22"/>
                <w:szCs w:val="22"/>
              </w:rPr>
              <w:t xml:space="preserve"> that a working group be set up to consider the strategy </w:t>
            </w:r>
            <w:r>
              <w:rPr>
                <w:rFonts w:ascii="Calibri" w:hAnsi="Calibri" w:cs="Calibri"/>
                <w:sz w:val="22"/>
                <w:szCs w:val="22"/>
              </w:rPr>
              <w:t>for managing sports facilities coming under control of SPC</w:t>
            </w:r>
            <w:r w:rsidR="002D5449">
              <w:rPr>
                <w:rFonts w:ascii="Calibri" w:hAnsi="Calibri" w:cs="Calibri"/>
                <w:sz w:val="22"/>
                <w:szCs w:val="22"/>
              </w:rPr>
              <w:t xml:space="preserve"> consisting of Cllrs Boyer, Brown, </w:t>
            </w:r>
            <w:proofErr w:type="gramStart"/>
            <w:r w:rsidR="002D5449">
              <w:rPr>
                <w:rFonts w:ascii="Calibri" w:hAnsi="Calibri" w:cs="Calibri"/>
                <w:sz w:val="22"/>
                <w:szCs w:val="22"/>
              </w:rPr>
              <w:t>Clarke</w:t>
            </w:r>
            <w:proofErr w:type="gramEnd"/>
            <w:r w:rsidR="002D5449">
              <w:rPr>
                <w:rFonts w:ascii="Calibri" w:hAnsi="Calibri" w:cs="Calibri"/>
                <w:sz w:val="22"/>
                <w:szCs w:val="22"/>
              </w:rPr>
              <w:t xml:space="preserve"> and O’Brien with Cllr. James </w:t>
            </w:r>
            <w:r w:rsidR="00553858">
              <w:rPr>
                <w:rFonts w:ascii="Calibri" w:hAnsi="Calibri" w:cs="Calibri"/>
                <w:sz w:val="22"/>
                <w:szCs w:val="22"/>
              </w:rPr>
              <w:t>supporting with financial matters.</w:t>
            </w:r>
          </w:p>
          <w:p w14:paraId="7E1D54D8" w14:textId="77777777" w:rsidR="00D37783" w:rsidRDefault="00D37783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0498F5" w14:textId="7640521B" w:rsidR="00DF29BA" w:rsidRDefault="00DF29BA" w:rsidP="00DF29BA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Cllr. Boyer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Cllr. Brown        Unanimously Agreed </w:t>
            </w:r>
          </w:p>
          <w:p w14:paraId="1C9AC36E" w14:textId="784822E8" w:rsidR="00D76A64" w:rsidRDefault="00D76A64" w:rsidP="00DF29BA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6890D53A" w14:textId="7DEE48D1" w:rsidR="00D06A0C" w:rsidRPr="009B6477" w:rsidRDefault="006E104D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43.7.5 </w:t>
            </w:r>
            <w:r w:rsidR="00553858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D76A64">
              <w:rPr>
                <w:rFonts w:ascii="Calibri" w:hAnsi="Calibri" w:cs="Calibri"/>
                <w:sz w:val="22"/>
                <w:szCs w:val="22"/>
              </w:rPr>
              <w:t>Clerk</w:t>
            </w:r>
            <w:r w:rsidR="00553858">
              <w:rPr>
                <w:rFonts w:ascii="Calibri" w:hAnsi="Calibri" w:cs="Calibri"/>
                <w:sz w:val="22"/>
                <w:szCs w:val="22"/>
              </w:rPr>
              <w:t xml:space="preserve"> undertook</w:t>
            </w:r>
            <w:r w:rsidR="00D76A64">
              <w:rPr>
                <w:rFonts w:ascii="Calibri" w:hAnsi="Calibri" w:cs="Calibri"/>
                <w:sz w:val="22"/>
                <w:szCs w:val="22"/>
              </w:rPr>
              <w:t xml:space="preserve"> to circulate</w:t>
            </w:r>
            <w:r w:rsidR="00553858">
              <w:rPr>
                <w:rFonts w:ascii="Calibri" w:hAnsi="Calibri" w:cs="Calibri"/>
                <w:sz w:val="22"/>
                <w:szCs w:val="22"/>
              </w:rPr>
              <w:t xml:space="preserve"> a</w:t>
            </w:r>
            <w:r w:rsidR="00D76A64">
              <w:rPr>
                <w:rFonts w:ascii="Calibri" w:hAnsi="Calibri" w:cs="Calibri"/>
                <w:sz w:val="22"/>
                <w:szCs w:val="22"/>
              </w:rPr>
              <w:t xml:space="preserve"> list of assets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expected to come under the management </w:t>
            </w:r>
            <w:r w:rsidR="008932AC">
              <w:rPr>
                <w:rFonts w:ascii="Calibri" w:hAnsi="Calibri" w:cs="Calibri"/>
                <w:sz w:val="22"/>
                <w:szCs w:val="22"/>
              </w:rPr>
              <w:t>of SPC</w:t>
            </w:r>
            <w:r w:rsidR="00D76A64">
              <w:rPr>
                <w:rFonts w:ascii="Calibri" w:hAnsi="Calibri" w:cs="Calibri"/>
                <w:sz w:val="22"/>
                <w:szCs w:val="22"/>
              </w:rPr>
              <w:t xml:space="preserve"> to the working party. </w:t>
            </w:r>
          </w:p>
        </w:tc>
      </w:tr>
      <w:tr w:rsidR="00401AD5" w:rsidRPr="0009263D" w14:paraId="710D6F68" w14:textId="77777777" w:rsidTr="008932AC">
        <w:tc>
          <w:tcPr>
            <w:tcW w:w="1080" w:type="dxa"/>
            <w:shd w:val="clear" w:color="auto" w:fill="auto"/>
          </w:tcPr>
          <w:p w14:paraId="19233C8A" w14:textId="77777777" w:rsidR="00401AD5" w:rsidRDefault="00401AD5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7D63DCA" w14:textId="77777777" w:rsidR="00401AD5" w:rsidRPr="00CE0589" w:rsidRDefault="00401AD5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01AD5" w:rsidRPr="0009263D" w14:paraId="384EBA6A" w14:textId="77777777" w:rsidTr="008932AC">
        <w:tc>
          <w:tcPr>
            <w:tcW w:w="1080" w:type="dxa"/>
            <w:shd w:val="clear" w:color="auto" w:fill="auto"/>
          </w:tcPr>
          <w:p w14:paraId="2B77E0E5" w14:textId="77777777" w:rsidR="00401AD5" w:rsidRDefault="00401AD5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0FB6B43" w14:textId="77777777" w:rsidR="00401AD5" w:rsidRPr="00CE0589" w:rsidRDefault="00401AD5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43.8 Allotments Waiting Lists and Availability </w:t>
            </w:r>
          </w:p>
        </w:tc>
      </w:tr>
      <w:tr w:rsidR="00272D7E" w:rsidRPr="0009263D" w14:paraId="7D3C53C6" w14:textId="77777777" w:rsidTr="008932AC">
        <w:tc>
          <w:tcPr>
            <w:tcW w:w="1080" w:type="dxa"/>
            <w:shd w:val="clear" w:color="auto" w:fill="auto"/>
          </w:tcPr>
          <w:p w14:paraId="3F523C84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228A485" w14:textId="77777777" w:rsidR="006F7777" w:rsidRDefault="006F7777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9B717B" w14:textId="77777777" w:rsidR="006F7777" w:rsidRDefault="006F7777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43.8.1 </w:t>
            </w:r>
            <w:r w:rsidR="00F416F2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DF29BA" w:rsidRPr="00F416F2">
              <w:rPr>
                <w:rFonts w:ascii="Calibri" w:hAnsi="Calibri" w:cs="Calibri"/>
                <w:sz w:val="22"/>
                <w:szCs w:val="22"/>
              </w:rPr>
              <w:t>Clerk confirmed th</w:t>
            </w:r>
            <w:r w:rsidR="00F416F2">
              <w:rPr>
                <w:rFonts w:ascii="Calibri" w:hAnsi="Calibri" w:cs="Calibri"/>
                <w:sz w:val="22"/>
                <w:szCs w:val="22"/>
              </w:rPr>
              <w:t xml:space="preserve">at </w:t>
            </w:r>
            <w:r w:rsidR="00D76A64">
              <w:rPr>
                <w:rFonts w:ascii="Calibri" w:hAnsi="Calibri" w:cs="Calibri"/>
                <w:sz w:val="22"/>
                <w:szCs w:val="22"/>
              </w:rPr>
              <w:t xml:space="preserve">there were no </w:t>
            </w:r>
            <w:r w:rsidR="00DF29BA" w:rsidRPr="00F416F2">
              <w:rPr>
                <w:rFonts w:ascii="Calibri" w:hAnsi="Calibri" w:cs="Calibri"/>
                <w:sz w:val="22"/>
                <w:szCs w:val="22"/>
              </w:rPr>
              <w:t>allotments</w:t>
            </w:r>
            <w:r w:rsidR="00D76A64">
              <w:rPr>
                <w:rFonts w:ascii="Calibri" w:hAnsi="Calibri" w:cs="Calibri"/>
                <w:sz w:val="22"/>
                <w:szCs w:val="22"/>
              </w:rPr>
              <w:t xml:space="preserve"> vacant</w:t>
            </w:r>
            <w:r w:rsidR="00DF29BA" w:rsidRPr="00F416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416F2">
              <w:rPr>
                <w:rFonts w:ascii="Calibri" w:hAnsi="Calibri" w:cs="Calibri"/>
                <w:sz w:val="22"/>
                <w:szCs w:val="22"/>
              </w:rPr>
              <w:t>in the parish</w:t>
            </w:r>
            <w:r w:rsidR="00F73965">
              <w:rPr>
                <w:rFonts w:ascii="Calibri" w:hAnsi="Calibri" w:cs="Calibri"/>
                <w:sz w:val="22"/>
                <w:szCs w:val="22"/>
              </w:rPr>
              <w:t xml:space="preserve"> and </w:t>
            </w:r>
            <w:r w:rsidR="00362E17">
              <w:rPr>
                <w:rFonts w:ascii="Calibri" w:hAnsi="Calibri" w:cs="Calibri"/>
                <w:sz w:val="22"/>
                <w:szCs w:val="22"/>
              </w:rPr>
              <w:t xml:space="preserve">asked the committee to consider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whether SPC should seek to increase provision. </w:t>
            </w:r>
          </w:p>
          <w:p w14:paraId="754FDD43" w14:textId="77777777" w:rsidR="006F7777" w:rsidRDefault="006F7777" w:rsidP="00272D7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E85CC8" w14:textId="6277794D" w:rsidR="0031109C" w:rsidRPr="00F416F2" w:rsidRDefault="006F7777" w:rsidP="00272D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43.8.2 </w:t>
            </w:r>
            <w:r w:rsidR="00ED3038">
              <w:rPr>
                <w:rFonts w:ascii="Calibri" w:hAnsi="Calibri" w:cs="Calibri"/>
                <w:sz w:val="22"/>
                <w:szCs w:val="22"/>
              </w:rPr>
              <w:t>It was noted that the recent increase in interest in allotments was likely to be</w:t>
            </w:r>
            <w:r w:rsidR="00855285">
              <w:rPr>
                <w:rFonts w:ascii="Calibri" w:hAnsi="Calibri" w:cs="Calibri"/>
                <w:sz w:val="22"/>
                <w:szCs w:val="22"/>
              </w:rPr>
              <w:t xml:space="preserve"> a response to the pandemic. </w:t>
            </w:r>
            <w:r w:rsidR="00ED303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55285">
              <w:rPr>
                <w:rFonts w:ascii="Calibri" w:hAnsi="Calibri" w:cs="Calibri"/>
                <w:sz w:val="22"/>
                <w:szCs w:val="22"/>
              </w:rPr>
              <w:t xml:space="preserve">Members </w:t>
            </w:r>
            <w:r w:rsidR="00855285" w:rsidRPr="00ED3038">
              <w:rPr>
                <w:rFonts w:ascii="Calibri" w:hAnsi="Calibri" w:cs="Calibri"/>
                <w:b/>
                <w:bCs/>
                <w:sz w:val="22"/>
                <w:szCs w:val="22"/>
              </w:rPr>
              <w:t>AGREED</w:t>
            </w:r>
            <w:r w:rsidR="00855285">
              <w:rPr>
                <w:rFonts w:ascii="Calibri" w:hAnsi="Calibri" w:cs="Calibri"/>
                <w:sz w:val="22"/>
                <w:szCs w:val="22"/>
              </w:rPr>
              <w:t xml:space="preserve"> that the number of allotments in the parish was sufficient and that this would be reviewed if waiting lists increased significantly.</w:t>
            </w:r>
          </w:p>
        </w:tc>
      </w:tr>
      <w:tr w:rsidR="00D76A64" w:rsidRPr="0009263D" w14:paraId="5513D95D" w14:textId="77777777" w:rsidTr="008932AC">
        <w:tc>
          <w:tcPr>
            <w:tcW w:w="1080" w:type="dxa"/>
            <w:shd w:val="clear" w:color="auto" w:fill="auto"/>
          </w:tcPr>
          <w:p w14:paraId="299F0614" w14:textId="77777777" w:rsidR="00D76A64" w:rsidRDefault="00D76A64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4B8EAC8" w14:textId="77777777" w:rsidR="00D76A64" w:rsidRPr="00CE0589" w:rsidRDefault="00D76A64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4A042DF5" w14:textId="77777777" w:rsidTr="008932AC">
        <w:tc>
          <w:tcPr>
            <w:tcW w:w="1080" w:type="dxa"/>
            <w:shd w:val="clear" w:color="auto" w:fill="auto"/>
          </w:tcPr>
          <w:p w14:paraId="0E66BB15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401AD5">
              <w:rPr>
                <w:rFonts w:cs="Calibri"/>
                <w:sz w:val="22"/>
                <w:szCs w:val="22"/>
              </w:rPr>
              <w:t>44</w:t>
            </w:r>
          </w:p>
        </w:tc>
        <w:tc>
          <w:tcPr>
            <w:tcW w:w="8985" w:type="dxa"/>
            <w:shd w:val="clear" w:color="auto" w:fill="auto"/>
          </w:tcPr>
          <w:p w14:paraId="1623DAB1" w14:textId="77777777" w:rsidR="00272D7E" w:rsidRDefault="00272D7E" w:rsidP="00272D7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0589">
              <w:rPr>
                <w:rFonts w:ascii="Calibri" w:hAnsi="Calibri" w:cs="Calibri"/>
                <w:b/>
                <w:bCs/>
                <w:sz w:val="22"/>
                <w:szCs w:val="22"/>
              </w:rPr>
              <w:t>Community Service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Update </w:t>
            </w:r>
          </w:p>
          <w:p w14:paraId="78896568" w14:textId="3B6223AA" w:rsidR="00272D7E" w:rsidRPr="00CE0589" w:rsidRDefault="00D76A64" w:rsidP="00D76A64">
            <w:pPr>
              <w:tabs>
                <w:tab w:val="left" w:pos="509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</w:tc>
      </w:tr>
      <w:tr w:rsidR="00272D7E" w:rsidRPr="0009263D" w14:paraId="0045CAD1" w14:textId="77777777" w:rsidTr="008932AC">
        <w:tc>
          <w:tcPr>
            <w:tcW w:w="1080" w:type="dxa"/>
            <w:shd w:val="clear" w:color="auto" w:fill="auto"/>
          </w:tcPr>
          <w:p w14:paraId="1D63EE7E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DC10D20" w14:textId="77777777" w:rsidR="00272D7E" w:rsidRDefault="00272D7E" w:rsidP="00272D7E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33.1 Cllr. Brown gave an update on activity in the parish highlighting the following: </w:t>
            </w:r>
          </w:p>
          <w:p w14:paraId="122144B1" w14:textId="77777777" w:rsidR="00272D7E" w:rsidRDefault="00272D7E" w:rsidP="00272D7E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  <w:p w14:paraId="24D2E7EB" w14:textId="615D9D80" w:rsidR="00272D7E" w:rsidRDefault="00C07E38" w:rsidP="007B39FF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A conversation had taken place with a</w:t>
            </w:r>
            <w:r w:rsidR="007B39FF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 xml:space="preserve">local </w:t>
            </w:r>
            <w:r w:rsidR="00CC4130">
              <w:rPr>
                <w:rFonts w:cs="Calibri"/>
                <w:bCs/>
                <w:sz w:val="22"/>
                <w:szCs w:val="22"/>
              </w:rPr>
              <w:t xml:space="preserve">sports </w:t>
            </w:r>
            <w:r w:rsidR="003F6275">
              <w:rPr>
                <w:rFonts w:cs="Calibri"/>
                <w:bCs/>
                <w:sz w:val="22"/>
                <w:szCs w:val="22"/>
              </w:rPr>
              <w:t>instructor</w:t>
            </w:r>
            <w:r w:rsidR="007B39FF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3F6275">
              <w:rPr>
                <w:rFonts w:cs="Calibri"/>
                <w:bCs/>
                <w:sz w:val="22"/>
                <w:szCs w:val="22"/>
              </w:rPr>
              <w:t>regarding</w:t>
            </w:r>
            <w:r w:rsidR="007B39FF">
              <w:rPr>
                <w:rFonts w:cs="Calibri"/>
                <w:bCs/>
                <w:sz w:val="22"/>
                <w:szCs w:val="22"/>
              </w:rPr>
              <w:t xml:space="preserve"> room hire at the new Community Centre. </w:t>
            </w:r>
            <w:r w:rsidR="00651ADF"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107691">
              <w:rPr>
                <w:rFonts w:cs="Calibri"/>
                <w:bCs/>
                <w:sz w:val="22"/>
                <w:szCs w:val="22"/>
              </w:rPr>
              <w:t xml:space="preserve">Clerk confirmed </w:t>
            </w:r>
            <w:r w:rsidR="00651ADF">
              <w:rPr>
                <w:rFonts w:cs="Calibri"/>
                <w:bCs/>
                <w:sz w:val="22"/>
                <w:szCs w:val="22"/>
              </w:rPr>
              <w:t>that</w:t>
            </w:r>
            <w:r w:rsidR="003F6275">
              <w:rPr>
                <w:rFonts w:cs="Calibri"/>
                <w:bCs/>
                <w:sz w:val="22"/>
                <w:szCs w:val="22"/>
              </w:rPr>
              <w:t xml:space="preserve"> room hire</w:t>
            </w:r>
            <w:r w:rsidR="00651ADF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107691">
              <w:rPr>
                <w:rFonts w:cs="Calibri"/>
                <w:bCs/>
                <w:sz w:val="22"/>
                <w:szCs w:val="22"/>
              </w:rPr>
              <w:t xml:space="preserve">information would be </w:t>
            </w:r>
            <w:r w:rsidR="00651ADF">
              <w:rPr>
                <w:rFonts w:cs="Calibri"/>
                <w:bCs/>
                <w:sz w:val="22"/>
                <w:szCs w:val="22"/>
              </w:rPr>
              <w:t xml:space="preserve">available </w:t>
            </w:r>
            <w:r w:rsidR="00107691">
              <w:rPr>
                <w:rFonts w:cs="Calibri"/>
                <w:bCs/>
                <w:sz w:val="22"/>
                <w:szCs w:val="22"/>
              </w:rPr>
              <w:t>on</w:t>
            </w:r>
            <w:r w:rsidR="00651ADF">
              <w:rPr>
                <w:rFonts w:cs="Calibri"/>
                <w:bCs/>
                <w:sz w:val="22"/>
                <w:szCs w:val="22"/>
              </w:rPr>
              <w:t xml:space="preserve"> the</w:t>
            </w:r>
            <w:r w:rsidR="00107691">
              <w:rPr>
                <w:rFonts w:cs="Calibri"/>
                <w:bCs/>
                <w:sz w:val="22"/>
                <w:szCs w:val="22"/>
              </w:rPr>
              <w:t xml:space="preserve"> SPC website </w:t>
            </w:r>
            <w:r w:rsidR="000B2A77">
              <w:rPr>
                <w:rFonts w:cs="Calibri"/>
                <w:bCs/>
                <w:sz w:val="22"/>
                <w:szCs w:val="22"/>
              </w:rPr>
              <w:t>from</w:t>
            </w:r>
            <w:r w:rsidR="00107691">
              <w:rPr>
                <w:rFonts w:cs="Calibri"/>
                <w:bCs/>
                <w:sz w:val="22"/>
                <w:szCs w:val="22"/>
              </w:rPr>
              <w:t xml:space="preserve"> 1 June</w:t>
            </w:r>
            <w:r w:rsidR="004437C2">
              <w:rPr>
                <w:rFonts w:cs="Calibri"/>
                <w:bCs/>
                <w:sz w:val="22"/>
                <w:szCs w:val="22"/>
              </w:rPr>
              <w:t>. In response to a query on running classes</w:t>
            </w:r>
            <w:r w:rsidR="000B2A77">
              <w:rPr>
                <w:rFonts w:cs="Calibri"/>
                <w:bCs/>
                <w:sz w:val="22"/>
                <w:szCs w:val="22"/>
              </w:rPr>
              <w:t xml:space="preserve"> in SPC’s open green spaces</w:t>
            </w:r>
            <w:r w:rsidR="004437C2">
              <w:rPr>
                <w:rFonts w:cs="Calibri"/>
                <w:bCs/>
                <w:sz w:val="22"/>
                <w:szCs w:val="22"/>
              </w:rPr>
              <w:t xml:space="preserve"> it was </w:t>
            </w:r>
            <w:r w:rsidR="000B2A77">
              <w:rPr>
                <w:rFonts w:cs="Calibri"/>
                <w:bCs/>
                <w:sz w:val="22"/>
                <w:szCs w:val="22"/>
              </w:rPr>
              <w:t xml:space="preserve">confirmed that this was acceptable providing that </w:t>
            </w:r>
            <w:r w:rsidR="00FF6B50">
              <w:rPr>
                <w:rFonts w:cs="Calibri"/>
                <w:bCs/>
                <w:sz w:val="22"/>
                <w:szCs w:val="22"/>
              </w:rPr>
              <w:t xml:space="preserve">instructors did not claim the space as theirs. </w:t>
            </w:r>
            <w:r w:rsidR="00C01018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14:paraId="454E8D50" w14:textId="5055BFEA" w:rsidR="00107691" w:rsidRDefault="00FF6B50" w:rsidP="007B39FF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The l</w:t>
            </w:r>
            <w:r w:rsidR="004437C2">
              <w:rPr>
                <w:rFonts w:cs="Calibri"/>
                <w:bCs/>
                <w:sz w:val="22"/>
                <w:szCs w:val="22"/>
              </w:rPr>
              <w:t xml:space="preserve">unch club </w:t>
            </w:r>
            <w:r>
              <w:rPr>
                <w:rFonts w:cs="Calibri"/>
                <w:bCs/>
                <w:sz w:val="22"/>
                <w:szCs w:val="22"/>
              </w:rPr>
              <w:t xml:space="preserve">was </w:t>
            </w:r>
            <w:r w:rsidR="008932AC">
              <w:rPr>
                <w:rFonts w:cs="Calibri"/>
                <w:bCs/>
                <w:sz w:val="22"/>
                <w:szCs w:val="22"/>
              </w:rPr>
              <w:t>reopening,</w:t>
            </w:r>
            <w:r w:rsidR="00D337A8">
              <w:rPr>
                <w:rFonts w:cs="Calibri"/>
                <w:bCs/>
                <w:sz w:val="22"/>
                <w:szCs w:val="22"/>
              </w:rPr>
              <w:t xml:space="preserve"> and the </w:t>
            </w:r>
            <w:r w:rsidR="004D1B44">
              <w:rPr>
                <w:rFonts w:cs="Calibri"/>
                <w:bCs/>
                <w:sz w:val="22"/>
                <w:szCs w:val="22"/>
              </w:rPr>
              <w:t xml:space="preserve">car </w:t>
            </w:r>
            <w:r w:rsidR="00D337A8">
              <w:rPr>
                <w:rFonts w:cs="Calibri"/>
                <w:bCs/>
                <w:sz w:val="22"/>
                <w:szCs w:val="22"/>
              </w:rPr>
              <w:t xml:space="preserve">service being used to get people to and from it. </w:t>
            </w:r>
          </w:p>
          <w:p w14:paraId="104348A0" w14:textId="3496C768" w:rsidR="00272D7E" w:rsidRPr="00D337A8" w:rsidRDefault="004D1B44" w:rsidP="00272D7E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SHINE</w:t>
            </w:r>
            <w:r w:rsidR="00D337A8">
              <w:rPr>
                <w:rFonts w:cs="Calibri"/>
                <w:bCs/>
                <w:sz w:val="22"/>
                <w:szCs w:val="22"/>
              </w:rPr>
              <w:t>, an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D51C19">
              <w:rPr>
                <w:rFonts w:cs="Calibri"/>
                <w:bCs/>
                <w:sz w:val="22"/>
                <w:szCs w:val="22"/>
              </w:rPr>
              <w:t>over 60’s exercise class</w:t>
            </w:r>
            <w:r w:rsidR="00D337A8">
              <w:rPr>
                <w:rFonts w:cs="Calibri"/>
                <w:bCs/>
                <w:sz w:val="22"/>
                <w:szCs w:val="22"/>
              </w:rPr>
              <w:t>, would soon be</w:t>
            </w:r>
            <w:r w:rsidR="00D51C19">
              <w:rPr>
                <w:rFonts w:cs="Calibri"/>
                <w:bCs/>
                <w:sz w:val="22"/>
                <w:szCs w:val="22"/>
              </w:rPr>
              <w:t xml:space="preserve"> restarting at Spring Gardens. </w:t>
            </w:r>
          </w:p>
        </w:tc>
      </w:tr>
      <w:tr w:rsidR="00272D7E" w:rsidRPr="0009263D" w14:paraId="516BA8C7" w14:textId="77777777" w:rsidTr="008932AC">
        <w:tc>
          <w:tcPr>
            <w:tcW w:w="1080" w:type="dxa"/>
            <w:shd w:val="clear" w:color="auto" w:fill="auto"/>
          </w:tcPr>
          <w:p w14:paraId="1082593E" w14:textId="13091C2C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3A66488" w14:textId="77777777" w:rsidR="00272D7E" w:rsidRPr="000424D3" w:rsidRDefault="00272D7E" w:rsidP="00272D7E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47C90549" w14:textId="77777777" w:rsidTr="008932AC">
        <w:tc>
          <w:tcPr>
            <w:tcW w:w="1080" w:type="dxa"/>
            <w:shd w:val="clear" w:color="auto" w:fill="auto"/>
          </w:tcPr>
          <w:p w14:paraId="2A36B196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401AD5">
              <w:rPr>
                <w:rFonts w:cs="Calibri"/>
                <w:sz w:val="22"/>
                <w:szCs w:val="22"/>
              </w:rPr>
              <w:t>45</w:t>
            </w:r>
          </w:p>
        </w:tc>
        <w:tc>
          <w:tcPr>
            <w:tcW w:w="8985" w:type="dxa"/>
            <w:shd w:val="clear" w:color="auto" w:fill="auto"/>
          </w:tcPr>
          <w:p w14:paraId="0F47926C" w14:textId="77777777" w:rsidR="00272D7E" w:rsidRPr="00161323" w:rsidRDefault="00272D7E" w:rsidP="00272D7E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6132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Grant Applications </w:t>
            </w:r>
            <w:r w:rsidRPr="00161323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</w:tc>
      </w:tr>
      <w:tr w:rsidR="00272D7E" w:rsidRPr="0009263D" w14:paraId="11D0CDAA" w14:textId="77777777" w:rsidTr="008932AC">
        <w:tc>
          <w:tcPr>
            <w:tcW w:w="1080" w:type="dxa"/>
            <w:shd w:val="clear" w:color="auto" w:fill="auto"/>
          </w:tcPr>
          <w:p w14:paraId="05DCA960" w14:textId="77777777" w:rsidR="00272D7E" w:rsidRPr="006315D4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D5A71E8" w14:textId="77777777" w:rsidR="00272D7E" w:rsidRPr="00227982" w:rsidRDefault="00272D7E" w:rsidP="00272D7E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72D7E" w:rsidRPr="0009263D" w14:paraId="23EA38AF" w14:textId="77777777" w:rsidTr="008932AC">
        <w:tc>
          <w:tcPr>
            <w:tcW w:w="1080" w:type="dxa"/>
            <w:shd w:val="clear" w:color="auto" w:fill="auto"/>
          </w:tcPr>
          <w:p w14:paraId="126EBA51" w14:textId="77777777" w:rsidR="00272D7E" w:rsidRPr="006315D4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CEE7ACF" w14:textId="77777777" w:rsidR="00272D7E" w:rsidRPr="00227982" w:rsidRDefault="00401AD5" w:rsidP="00272D7E">
            <w:pPr>
              <w:tabs>
                <w:tab w:val="left" w:pos="709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  <w:r w:rsidR="00272D7E" w:rsidRPr="002279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.1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Shinfield Cricket Club</w:t>
            </w:r>
            <w:r w:rsidR="00272D7E" w:rsidRPr="002279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2D7E" w:rsidRPr="0009263D" w14:paraId="754CD22D" w14:textId="77777777" w:rsidTr="008932AC">
        <w:tc>
          <w:tcPr>
            <w:tcW w:w="1080" w:type="dxa"/>
            <w:shd w:val="clear" w:color="auto" w:fill="auto"/>
          </w:tcPr>
          <w:p w14:paraId="6B8D511C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76DA093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3B5F58E" w14:textId="1FAD3840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 xml:space="preserve">A grant for £3000 to the </w:t>
            </w:r>
            <w:r w:rsidR="00401AD5">
              <w:rPr>
                <w:rFonts w:cs="Calibri"/>
                <w:sz w:val="22"/>
                <w:szCs w:val="22"/>
              </w:rPr>
              <w:t xml:space="preserve">Shinfield Cricket Club </w:t>
            </w:r>
            <w:r>
              <w:rPr>
                <w:rFonts w:cs="Calibri"/>
                <w:sz w:val="22"/>
                <w:szCs w:val="22"/>
              </w:rPr>
              <w:t xml:space="preserve">for the purposes of </w:t>
            </w:r>
            <w:r w:rsidR="005B2B39">
              <w:rPr>
                <w:rFonts w:cs="Calibri"/>
                <w:sz w:val="22"/>
                <w:szCs w:val="22"/>
              </w:rPr>
              <w:t>improving the ground and controlling wildlife</w:t>
            </w:r>
            <w:r>
              <w:rPr>
                <w:rFonts w:cs="Calibri"/>
                <w:sz w:val="22"/>
                <w:szCs w:val="22"/>
              </w:rPr>
              <w:t xml:space="preserve"> was </w:t>
            </w:r>
            <w:r w:rsidRPr="00765B0A">
              <w:rPr>
                <w:rFonts w:cs="Calibri"/>
                <w:b/>
                <w:bCs/>
                <w:sz w:val="22"/>
                <w:szCs w:val="22"/>
              </w:rPr>
              <w:t>APPROVED</w:t>
            </w:r>
            <w:r w:rsidR="002B6210">
              <w:rPr>
                <w:rFonts w:cs="Calibri"/>
                <w:b/>
                <w:bCs/>
                <w:sz w:val="22"/>
                <w:szCs w:val="22"/>
              </w:rPr>
              <w:t>.</w:t>
            </w:r>
          </w:p>
          <w:p w14:paraId="669A0D5E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EFFC59C" w14:textId="2EF0F606" w:rsidR="00272D7E" w:rsidRPr="00161323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</w:t>
            </w:r>
            <w:r w:rsidR="00823187">
              <w:rPr>
                <w:rFonts w:cs="Calibri"/>
                <w:sz w:val="22"/>
                <w:szCs w:val="22"/>
              </w:rPr>
              <w:t xml:space="preserve">Boyer </w:t>
            </w:r>
            <w:r w:rsidR="00632B5A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                    Seconded Cllr.  </w:t>
            </w:r>
            <w:proofErr w:type="spellStart"/>
            <w:r w:rsidR="00823187">
              <w:rPr>
                <w:rFonts w:cs="Calibri"/>
                <w:sz w:val="22"/>
                <w:szCs w:val="22"/>
              </w:rPr>
              <w:t>Jahromi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      Unanimously Agreed </w:t>
            </w:r>
          </w:p>
        </w:tc>
      </w:tr>
      <w:tr w:rsidR="00401AD5" w:rsidRPr="0009263D" w14:paraId="262F4F14" w14:textId="77777777" w:rsidTr="008932AC">
        <w:tc>
          <w:tcPr>
            <w:tcW w:w="1080" w:type="dxa"/>
            <w:shd w:val="clear" w:color="auto" w:fill="auto"/>
          </w:tcPr>
          <w:p w14:paraId="1F2806C1" w14:textId="77777777" w:rsidR="00401AD5" w:rsidRDefault="00401AD5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D97DE12" w14:textId="77777777" w:rsidR="00401AD5" w:rsidRPr="00161323" w:rsidRDefault="00401AD5" w:rsidP="00401AD5">
            <w:pPr>
              <w:pStyle w:val="Itemlevel1"/>
              <w:tabs>
                <w:tab w:val="left" w:pos="1701"/>
              </w:tabs>
              <w:spacing w:before="0"/>
              <w:ind w:firstLine="2268"/>
              <w:rPr>
                <w:rFonts w:cs="Calibri"/>
                <w:b/>
                <w:sz w:val="22"/>
                <w:szCs w:val="22"/>
              </w:rPr>
            </w:pPr>
          </w:p>
        </w:tc>
      </w:tr>
      <w:tr w:rsidR="00401AD5" w:rsidRPr="0009263D" w14:paraId="7593FD27" w14:textId="77777777" w:rsidTr="008932AC">
        <w:tc>
          <w:tcPr>
            <w:tcW w:w="1080" w:type="dxa"/>
            <w:shd w:val="clear" w:color="auto" w:fill="auto"/>
          </w:tcPr>
          <w:p w14:paraId="7FF97360" w14:textId="77777777" w:rsidR="00401AD5" w:rsidRDefault="00401AD5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2905E87" w14:textId="77777777" w:rsidR="00401AD5" w:rsidRDefault="00401AD5" w:rsidP="00401AD5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45.2 Wokingham Job Support Centre </w:t>
            </w:r>
          </w:p>
          <w:p w14:paraId="1FCC2429" w14:textId="43A2407A" w:rsidR="00802E4F" w:rsidRPr="00161323" w:rsidRDefault="00802E4F" w:rsidP="00401AD5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401AD5" w:rsidRPr="0009263D" w14:paraId="5BD3FE9E" w14:textId="77777777" w:rsidTr="008932AC">
        <w:tc>
          <w:tcPr>
            <w:tcW w:w="1080" w:type="dxa"/>
            <w:shd w:val="clear" w:color="auto" w:fill="auto"/>
          </w:tcPr>
          <w:p w14:paraId="4963AD37" w14:textId="77777777" w:rsidR="00401AD5" w:rsidRDefault="00401AD5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927783D" w14:textId="6A713DE0" w:rsidR="00401AD5" w:rsidRDefault="00D337A8" w:rsidP="00802E4F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45.2.1 </w:t>
            </w:r>
            <w:r w:rsidR="00802E4F" w:rsidRPr="00802E4F">
              <w:rPr>
                <w:rFonts w:cs="Calibri"/>
                <w:bCs/>
                <w:sz w:val="22"/>
                <w:szCs w:val="22"/>
              </w:rPr>
              <w:t xml:space="preserve">A </w:t>
            </w:r>
            <w:r w:rsidR="00DB7FD7">
              <w:rPr>
                <w:rFonts w:cs="Calibri"/>
                <w:bCs/>
                <w:sz w:val="22"/>
                <w:szCs w:val="22"/>
              </w:rPr>
              <w:t xml:space="preserve">decision on a </w:t>
            </w:r>
            <w:r w:rsidR="00802E4F" w:rsidRPr="00802E4F">
              <w:rPr>
                <w:rFonts w:cs="Calibri"/>
                <w:bCs/>
                <w:sz w:val="22"/>
                <w:szCs w:val="22"/>
              </w:rPr>
              <w:t xml:space="preserve">grant for </w:t>
            </w:r>
            <w:r w:rsidR="00BA738D">
              <w:rPr>
                <w:rFonts w:cs="Calibri"/>
                <w:bCs/>
                <w:sz w:val="22"/>
                <w:szCs w:val="22"/>
              </w:rPr>
              <w:t xml:space="preserve">£500 to the Wokingham Job Support Centre </w:t>
            </w:r>
            <w:r w:rsidR="00704079">
              <w:rPr>
                <w:rFonts w:cs="Calibri"/>
                <w:bCs/>
                <w:sz w:val="22"/>
                <w:szCs w:val="22"/>
              </w:rPr>
              <w:t xml:space="preserve">for running costs was </w:t>
            </w:r>
            <w:r w:rsidR="00DB7FD7">
              <w:rPr>
                <w:rFonts w:cs="Calibri"/>
                <w:bCs/>
                <w:sz w:val="22"/>
                <w:szCs w:val="22"/>
              </w:rPr>
              <w:t xml:space="preserve">deferred until the June meeting. </w:t>
            </w:r>
          </w:p>
          <w:p w14:paraId="08BD0BEC" w14:textId="77777777" w:rsidR="00E90A91" w:rsidRDefault="00E90A91" w:rsidP="00802E4F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  <w:p w14:paraId="0FF8EE20" w14:textId="63C161D7" w:rsidR="00704079" w:rsidRPr="00802E4F" w:rsidRDefault="00D337A8" w:rsidP="00802E4F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45.2.2 </w:t>
            </w:r>
            <w:r w:rsidR="00E90A91"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704079">
              <w:rPr>
                <w:rFonts w:cs="Calibri"/>
                <w:bCs/>
                <w:sz w:val="22"/>
                <w:szCs w:val="22"/>
              </w:rPr>
              <w:t xml:space="preserve">Clerk </w:t>
            </w:r>
            <w:r w:rsidR="00E90A91">
              <w:rPr>
                <w:rFonts w:cs="Calibri"/>
                <w:bCs/>
                <w:sz w:val="22"/>
                <w:szCs w:val="22"/>
              </w:rPr>
              <w:t>undertook to contact the</w:t>
            </w:r>
            <w:r w:rsidR="00704079">
              <w:rPr>
                <w:rFonts w:cs="Calibri"/>
                <w:bCs/>
                <w:sz w:val="22"/>
                <w:szCs w:val="22"/>
              </w:rPr>
              <w:t xml:space="preserve"> group </w:t>
            </w:r>
            <w:r w:rsidR="00E90A91">
              <w:rPr>
                <w:rFonts w:cs="Calibri"/>
                <w:bCs/>
                <w:sz w:val="22"/>
                <w:szCs w:val="22"/>
              </w:rPr>
              <w:t>to find out how</w:t>
            </w:r>
            <w:r w:rsidR="00704079">
              <w:rPr>
                <w:rFonts w:cs="Calibri"/>
                <w:bCs/>
                <w:sz w:val="22"/>
                <w:szCs w:val="22"/>
              </w:rPr>
              <w:t xml:space="preserve"> many people in the parish are being supported. </w:t>
            </w:r>
          </w:p>
        </w:tc>
      </w:tr>
      <w:tr w:rsidR="00401AD5" w:rsidRPr="0009263D" w14:paraId="18171EDD" w14:textId="77777777" w:rsidTr="008932AC">
        <w:tc>
          <w:tcPr>
            <w:tcW w:w="1080" w:type="dxa"/>
            <w:shd w:val="clear" w:color="auto" w:fill="auto"/>
          </w:tcPr>
          <w:p w14:paraId="6EDBC7B1" w14:textId="77777777" w:rsidR="00401AD5" w:rsidRDefault="00401AD5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088B868" w14:textId="77777777" w:rsidR="00401AD5" w:rsidRPr="00161323" w:rsidRDefault="00401AD5" w:rsidP="00401AD5">
            <w:pPr>
              <w:pStyle w:val="Itemlevel1"/>
              <w:tabs>
                <w:tab w:val="left" w:pos="1701"/>
              </w:tabs>
              <w:spacing w:before="0"/>
              <w:ind w:firstLine="2268"/>
              <w:rPr>
                <w:rFonts w:cs="Calibri"/>
                <w:b/>
                <w:sz w:val="22"/>
                <w:szCs w:val="22"/>
              </w:rPr>
            </w:pPr>
          </w:p>
        </w:tc>
      </w:tr>
      <w:tr w:rsidR="00272D7E" w:rsidRPr="0009263D" w14:paraId="7A31A795" w14:textId="77777777" w:rsidTr="008932AC">
        <w:tc>
          <w:tcPr>
            <w:tcW w:w="1080" w:type="dxa"/>
            <w:shd w:val="clear" w:color="auto" w:fill="auto"/>
          </w:tcPr>
          <w:p w14:paraId="4A07B6CA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62AE279" w14:textId="77777777" w:rsidR="00272D7E" w:rsidRDefault="00401AD5" w:rsidP="00401AD5">
            <w:pPr>
              <w:pStyle w:val="Itemlevel1"/>
              <w:tabs>
                <w:tab w:val="clear" w:pos="1134"/>
                <w:tab w:val="left" w:pos="0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45.3 Grants Update </w:t>
            </w:r>
          </w:p>
          <w:p w14:paraId="24FC32B2" w14:textId="3657ECF9" w:rsidR="00AA3CBF" w:rsidRPr="00161323" w:rsidRDefault="00AA3CBF" w:rsidP="00401AD5">
            <w:pPr>
              <w:pStyle w:val="Itemlevel1"/>
              <w:tabs>
                <w:tab w:val="clear" w:pos="1134"/>
                <w:tab w:val="left" w:pos="0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AA3CBF" w:rsidRPr="0009263D" w14:paraId="3EBB28B2" w14:textId="77777777" w:rsidTr="008932AC">
        <w:tc>
          <w:tcPr>
            <w:tcW w:w="1080" w:type="dxa"/>
            <w:shd w:val="clear" w:color="auto" w:fill="auto"/>
          </w:tcPr>
          <w:p w14:paraId="4B3FF288" w14:textId="77777777" w:rsidR="00AA3CBF" w:rsidRDefault="00AA3CBF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F482B89" w14:textId="4EF8F2AA" w:rsidR="00AA3CBF" w:rsidRDefault="00052C89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The grants updated was </w:t>
            </w:r>
            <w:r w:rsidRPr="00052C89">
              <w:rPr>
                <w:rFonts w:cs="Calibri"/>
                <w:b/>
                <w:sz w:val="22"/>
                <w:szCs w:val="22"/>
              </w:rPr>
              <w:t>NOTED</w:t>
            </w:r>
            <w:r>
              <w:rPr>
                <w:rFonts w:cs="Calibri"/>
                <w:bCs/>
                <w:sz w:val="22"/>
                <w:szCs w:val="22"/>
              </w:rPr>
              <w:t xml:space="preserve">. </w:t>
            </w:r>
          </w:p>
        </w:tc>
      </w:tr>
      <w:tr w:rsidR="00AA3CBF" w:rsidRPr="0009263D" w14:paraId="5B7BA522" w14:textId="77777777" w:rsidTr="008932AC">
        <w:tc>
          <w:tcPr>
            <w:tcW w:w="1080" w:type="dxa"/>
            <w:shd w:val="clear" w:color="auto" w:fill="auto"/>
          </w:tcPr>
          <w:p w14:paraId="115F20BF" w14:textId="77777777" w:rsidR="00AA3CBF" w:rsidRDefault="00AA3CBF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977FEEE" w14:textId="77777777" w:rsidR="00AA3CBF" w:rsidRDefault="00AA3CBF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272D7E" w:rsidRPr="0009263D" w14:paraId="08E70DDD" w14:textId="77777777" w:rsidTr="008932AC">
        <w:tc>
          <w:tcPr>
            <w:tcW w:w="1080" w:type="dxa"/>
            <w:shd w:val="clear" w:color="auto" w:fill="auto"/>
          </w:tcPr>
          <w:p w14:paraId="5DF705EC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401AD5">
              <w:rPr>
                <w:rFonts w:cs="Calibri"/>
                <w:sz w:val="22"/>
                <w:szCs w:val="22"/>
              </w:rPr>
              <w:t>46</w:t>
            </w:r>
          </w:p>
        </w:tc>
        <w:tc>
          <w:tcPr>
            <w:tcW w:w="8985" w:type="dxa"/>
            <w:shd w:val="clear" w:color="auto" w:fill="auto"/>
          </w:tcPr>
          <w:p w14:paraId="22A7597D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Website Development </w:t>
            </w:r>
          </w:p>
          <w:p w14:paraId="68AB263E" w14:textId="1EEDC4E5" w:rsidR="00D337A8" w:rsidRPr="00F5399A" w:rsidRDefault="00D337A8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272D7E" w:rsidRPr="0009263D" w14:paraId="491699D5" w14:textId="77777777" w:rsidTr="008932AC">
        <w:trPr>
          <w:trHeight w:val="84"/>
        </w:trPr>
        <w:tc>
          <w:tcPr>
            <w:tcW w:w="1080" w:type="dxa"/>
            <w:shd w:val="clear" w:color="auto" w:fill="auto"/>
          </w:tcPr>
          <w:p w14:paraId="230B9BFF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F6C4EC5" w14:textId="7BB4FC04" w:rsidR="00272D7E" w:rsidRPr="00321F60" w:rsidRDefault="00E90A91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The Clerk </w:t>
            </w:r>
            <w:r w:rsidR="00052C89">
              <w:rPr>
                <w:rFonts w:cs="Calibri"/>
                <w:bCs/>
                <w:sz w:val="22"/>
                <w:szCs w:val="22"/>
              </w:rPr>
              <w:t xml:space="preserve">informed members </w:t>
            </w:r>
            <w:r w:rsidR="008932AC">
              <w:rPr>
                <w:rFonts w:cs="Calibri"/>
                <w:bCs/>
                <w:sz w:val="22"/>
                <w:szCs w:val="22"/>
              </w:rPr>
              <w:t>of the</w:t>
            </w:r>
            <w:r w:rsidR="00D804F5">
              <w:rPr>
                <w:rFonts w:cs="Calibri"/>
                <w:bCs/>
                <w:sz w:val="22"/>
                <w:szCs w:val="22"/>
              </w:rPr>
              <w:t xml:space="preserve"> positive </w:t>
            </w:r>
            <w:r w:rsidR="0004094D">
              <w:rPr>
                <w:rFonts w:cs="Calibri"/>
                <w:bCs/>
                <w:sz w:val="22"/>
                <w:szCs w:val="22"/>
              </w:rPr>
              <w:t>response to</w:t>
            </w:r>
            <w:r w:rsidR="00F65A3A">
              <w:rPr>
                <w:rFonts w:cs="Calibri"/>
                <w:bCs/>
                <w:sz w:val="22"/>
                <w:szCs w:val="22"/>
              </w:rPr>
              <w:t xml:space="preserve"> the new website. </w:t>
            </w:r>
            <w:r w:rsidR="00D804F5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0F0997">
              <w:rPr>
                <w:rFonts w:cs="Calibri"/>
                <w:bCs/>
                <w:sz w:val="22"/>
                <w:szCs w:val="22"/>
              </w:rPr>
              <w:t>Cllr. O’Brien commented that it had been slow to load</w:t>
            </w:r>
            <w:r w:rsidR="00E5720C">
              <w:rPr>
                <w:rFonts w:cs="Calibri"/>
                <w:bCs/>
                <w:sz w:val="22"/>
                <w:szCs w:val="22"/>
              </w:rPr>
              <w:t xml:space="preserve"> and undertook to provide feedback to the administrator. </w:t>
            </w:r>
            <w:r w:rsidR="00A178AC">
              <w:rPr>
                <w:rFonts w:cs="Calibri"/>
                <w:bCs/>
                <w:sz w:val="22"/>
                <w:szCs w:val="22"/>
              </w:rPr>
              <w:t xml:space="preserve">It was acknowledged that the website was evolving and that </w:t>
            </w:r>
            <w:r w:rsidR="001E26D2">
              <w:rPr>
                <w:rFonts w:cs="Calibri"/>
                <w:bCs/>
                <w:sz w:val="22"/>
                <w:szCs w:val="22"/>
              </w:rPr>
              <w:t xml:space="preserve">some minor amendments were required. </w:t>
            </w:r>
          </w:p>
        </w:tc>
      </w:tr>
      <w:tr w:rsidR="00272D7E" w:rsidRPr="0009263D" w14:paraId="285CBC04" w14:textId="77777777" w:rsidTr="008932AC">
        <w:tc>
          <w:tcPr>
            <w:tcW w:w="1080" w:type="dxa"/>
            <w:shd w:val="clear" w:color="auto" w:fill="auto"/>
          </w:tcPr>
          <w:p w14:paraId="0318580D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7F68BC4" w14:textId="77777777" w:rsidR="00272D7E" w:rsidRPr="00F5399A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272D7E" w:rsidRPr="0009263D" w14:paraId="321402FF" w14:textId="77777777" w:rsidTr="008932AC">
        <w:tc>
          <w:tcPr>
            <w:tcW w:w="1080" w:type="dxa"/>
            <w:shd w:val="clear" w:color="auto" w:fill="auto"/>
          </w:tcPr>
          <w:p w14:paraId="08A5BFD2" w14:textId="77777777" w:rsidR="00272D7E" w:rsidRPr="00F5399A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401AD5">
              <w:rPr>
                <w:rFonts w:cs="Calibri"/>
                <w:sz w:val="22"/>
                <w:szCs w:val="22"/>
              </w:rPr>
              <w:t>47</w:t>
            </w:r>
          </w:p>
        </w:tc>
        <w:tc>
          <w:tcPr>
            <w:tcW w:w="8985" w:type="dxa"/>
            <w:shd w:val="clear" w:color="auto" w:fill="auto"/>
          </w:tcPr>
          <w:p w14:paraId="59BC9103" w14:textId="77777777" w:rsidR="00272D7E" w:rsidRPr="00F5399A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 w:rsidRPr="00F5399A">
              <w:rPr>
                <w:rFonts w:cs="Calibri"/>
                <w:b/>
                <w:sz w:val="22"/>
                <w:szCs w:val="22"/>
              </w:rPr>
              <w:t>Correspondence</w:t>
            </w:r>
          </w:p>
        </w:tc>
      </w:tr>
      <w:tr w:rsidR="00272D7E" w:rsidRPr="0009263D" w14:paraId="220EF5C9" w14:textId="77777777" w:rsidTr="008932AC">
        <w:tc>
          <w:tcPr>
            <w:tcW w:w="1080" w:type="dxa"/>
            <w:shd w:val="clear" w:color="auto" w:fill="auto"/>
          </w:tcPr>
          <w:p w14:paraId="44C3C17C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4E28B83" w14:textId="77777777" w:rsidR="00272D7E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784CA32D" w14:textId="77777777" w:rsidTr="008932AC">
        <w:trPr>
          <w:trHeight w:val="376"/>
        </w:trPr>
        <w:tc>
          <w:tcPr>
            <w:tcW w:w="1080" w:type="dxa"/>
            <w:shd w:val="clear" w:color="auto" w:fill="auto"/>
          </w:tcPr>
          <w:p w14:paraId="32F7E7A7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B7EBE04" w14:textId="77777777" w:rsidR="00272D7E" w:rsidRPr="00765B0A" w:rsidRDefault="00401AD5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It was confirmed that no correspondence had been received.</w:t>
            </w:r>
          </w:p>
        </w:tc>
      </w:tr>
      <w:tr w:rsidR="00272D7E" w:rsidRPr="0009263D" w14:paraId="7B72070F" w14:textId="77777777" w:rsidTr="008932AC">
        <w:trPr>
          <w:trHeight w:val="200"/>
        </w:trPr>
        <w:tc>
          <w:tcPr>
            <w:tcW w:w="1080" w:type="dxa"/>
            <w:shd w:val="clear" w:color="auto" w:fill="auto"/>
          </w:tcPr>
          <w:p w14:paraId="2F1CDBC7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1282076" w14:textId="77777777" w:rsidR="00272D7E" w:rsidRPr="00991445" w:rsidRDefault="00272D7E" w:rsidP="00272D7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272D7E" w:rsidRPr="0009263D" w14:paraId="3149500D" w14:textId="77777777" w:rsidTr="008932AC">
        <w:tc>
          <w:tcPr>
            <w:tcW w:w="1080" w:type="dxa"/>
            <w:shd w:val="clear" w:color="auto" w:fill="auto"/>
          </w:tcPr>
          <w:p w14:paraId="6085D37E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401AD5">
              <w:rPr>
                <w:rFonts w:cs="Calibri"/>
                <w:sz w:val="22"/>
                <w:szCs w:val="22"/>
              </w:rPr>
              <w:t>48</w:t>
            </w:r>
          </w:p>
        </w:tc>
        <w:tc>
          <w:tcPr>
            <w:tcW w:w="8985" w:type="dxa"/>
            <w:shd w:val="clear" w:color="auto" w:fill="auto"/>
          </w:tcPr>
          <w:p w14:paraId="090F76B2" w14:textId="77777777" w:rsidR="00272D7E" w:rsidRPr="0080593E" w:rsidRDefault="00272D7E" w:rsidP="00272D7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0593E">
              <w:rPr>
                <w:rFonts w:ascii="Calibri" w:hAnsi="Calibri" w:cs="Calibri"/>
                <w:b/>
                <w:sz w:val="22"/>
                <w:szCs w:val="22"/>
              </w:rPr>
              <w:t xml:space="preserve">Late Entries </w:t>
            </w:r>
          </w:p>
        </w:tc>
      </w:tr>
      <w:tr w:rsidR="00272D7E" w:rsidRPr="0009263D" w14:paraId="011272C5" w14:textId="77777777" w:rsidTr="008932AC">
        <w:tc>
          <w:tcPr>
            <w:tcW w:w="1080" w:type="dxa"/>
            <w:shd w:val="clear" w:color="auto" w:fill="auto"/>
          </w:tcPr>
          <w:p w14:paraId="6490BDD7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FCFC703" w14:textId="77777777" w:rsidR="00272D7E" w:rsidRDefault="00272D7E" w:rsidP="00272D7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72D7E" w:rsidRPr="0009263D" w14:paraId="5F8ACA24" w14:textId="77777777" w:rsidTr="008932AC">
        <w:tc>
          <w:tcPr>
            <w:tcW w:w="1080" w:type="dxa"/>
            <w:shd w:val="clear" w:color="auto" w:fill="auto"/>
          </w:tcPr>
          <w:p w14:paraId="3BC99747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FBD62F9" w14:textId="3AFFE912" w:rsidR="00E6617A" w:rsidRDefault="00CB08B2" w:rsidP="00272D7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48.1 </w:t>
            </w:r>
            <w:r w:rsidR="00544EB8">
              <w:rPr>
                <w:rFonts w:ascii="Calibri" w:hAnsi="Calibri" w:cs="Calibri"/>
                <w:bCs/>
                <w:sz w:val="22"/>
                <w:szCs w:val="22"/>
              </w:rPr>
              <w:t xml:space="preserve">Cllr </w:t>
            </w:r>
            <w:proofErr w:type="spellStart"/>
            <w:r w:rsidR="00544EB8">
              <w:rPr>
                <w:rFonts w:ascii="Calibri" w:hAnsi="Calibri" w:cs="Calibri"/>
                <w:bCs/>
                <w:sz w:val="22"/>
                <w:szCs w:val="22"/>
              </w:rPr>
              <w:t>Jahromi</w:t>
            </w:r>
            <w:proofErr w:type="spellEnd"/>
            <w:r w:rsidR="00544EB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0231D">
              <w:rPr>
                <w:rFonts w:ascii="Calibri" w:hAnsi="Calibri" w:cs="Calibri"/>
                <w:bCs/>
                <w:sz w:val="22"/>
                <w:szCs w:val="22"/>
              </w:rPr>
              <w:t>shared</w:t>
            </w:r>
            <w:r w:rsidR="00514513">
              <w:rPr>
                <w:rFonts w:ascii="Calibri" w:hAnsi="Calibri" w:cs="Calibri"/>
                <w:bCs/>
                <w:sz w:val="22"/>
                <w:szCs w:val="22"/>
              </w:rPr>
              <w:t xml:space="preserve"> some observations on a recent visit to London </w:t>
            </w:r>
            <w:r w:rsidR="00B0231D">
              <w:rPr>
                <w:rFonts w:ascii="Calibri" w:hAnsi="Calibri" w:cs="Calibri"/>
                <w:bCs/>
                <w:sz w:val="22"/>
                <w:szCs w:val="22"/>
              </w:rPr>
              <w:t>where he had</w:t>
            </w:r>
            <w:r w:rsidR="00BA6A3D">
              <w:rPr>
                <w:rFonts w:ascii="Calibri" w:hAnsi="Calibri" w:cs="Calibri"/>
                <w:bCs/>
                <w:sz w:val="22"/>
                <w:szCs w:val="22"/>
              </w:rPr>
              <w:t xml:space="preserve"> noted the</w:t>
            </w:r>
            <w:r w:rsidR="0062545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14513">
              <w:rPr>
                <w:rFonts w:ascii="Calibri" w:hAnsi="Calibri" w:cs="Calibri"/>
                <w:bCs/>
                <w:sz w:val="22"/>
                <w:szCs w:val="22"/>
              </w:rPr>
              <w:t xml:space="preserve">provision of </w:t>
            </w:r>
            <w:r w:rsidR="00BA6A3D">
              <w:rPr>
                <w:rFonts w:ascii="Calibri" w:hAnsi="Calibri" w:cs="Calibri"/>
                <w:bCs/>
                <w:sz w:val="22"/>
                <w:szCs w:val="22"/>
              </w:rPr>
              <w:t xml:space="preserve">certain facilities. </w:t>
            </w:r>
            <w:r w:rsidR="00625459">
              <w:rPr>
                <w:rFonts w:ascii="Calibri" w:hAnsi="Calibri" w:cs="Calibri"/>
                <w:bCs/>
                <w:sz w:val="22"/>
                <w:szCs w:val="22"/>
              </w:rPr>
              <w:t xml:space="preserve">Whilst two were noted as in hand or outside the remit of this committee it was agreed that </w:t>
            </w:r>
            <w:r w:rsidR="00500EE7">
              <w:rPr>
                <w:rFonts w:ascii="Calibri" w:hAnsi="Calibri" w:cs="Calibri"/>
                <w:bCs/>
                <w:sz w:val="22"/>
                <w:szCs w:val="22"/>
              </w:rPr>
              <w:t xml:space="preserve">he would provide the Clerk with further information on </w:t>
            </w:r>
            <w:r w:rsidR="00625459">
              <w:rPr>
                <w:rFonts w:ascii="Calibri" w:hAnsi="Calibri" w:cs="Calibri"/>
                <w:bCs/>
                <w:sz w:val="22"/>
                <w:szCs w:val="22"/>
              </w:rPr>
              <w:t>the possibility of a flower bed around a local monument</w:t>
            </w:r>
            <w:r w:rsidR="00500EE7">
              <w:rPr>
                <w:rFonts w:ascii="Calibri" w:hAnsi="Calibri" w:cs="Calibri"/>
                <w:bCs/>
                <w:sz w:val="22"/>
                <w:szCs w:val="22"/>
              </w:rPr>
              <w:t xml:space="preserve"> to enable it to be added to the next </w:t>
            </w:r>
            <w:r w:rsidR="007B70F7">
              <w:rPr>
                <w:rFonts w:ascii="Calibri" w:hAnsi="Calibri" w:cs="Calibri"/>
                <w:bCs/>
                <w:sz w:val="22"/>
                <w:szCs w:val="22"/>
              </w:rPr>
              <w:t xml:space="preserve">R&amp;A </w:t>
            </w:r>
            <w:r w:rsidR="00500EE7">
              <w:rPr>
                <w:rFonts w:ascii="Calibri" w:hAnsi="Calibri" w:cs="Calibri"/>
                <w:bCs/>
                <w:sz w:val="22"/>
                <w:szCs w:val="22"/>
              </w:rPr>
              <w:t>agenda</w:t>
            </w:r>
            <w:r w:rsidR="007B70F7">
              <w:rPr>
                <w:rFonts w:ascii="Calibri" w:hAnsi="Calibri" w:cs="Calibri"/>
                <w:bCs/>
                <w:sz w:val="22"/>
                <w:szCs w:val="22"/>
              </w:rPr>
              <w:t xml:space="preserve"> for discussion. </w:t>
            </w:r>
          </w:p>
        </w:tc>
      </w:tr>
      <w:tr w:rsidR="00272D7E" w:rsidRPr="0009263D" w14:paraId="7922E0E6" w14:textId="77777777" w:rsidTr="008932AC">
        <w:trPr>
          <w:trHeight w:val="48"/>
        </w:trPr>
        <w:tc>
          <w:tcPr>
            <w:tcW w:w="1080" w:type="dxa"/>
            <w:shd w:val="clear" w:color="auto" w:fill="auto"/>
          </w:tcPr>
          <w:p w14:paraId="6A799F31" w14:textId="77777777" w:rsidR="00272D7E" w:rsidRPr="004A73F4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DD0C04" w14:textId="3FE74AB0" w:rsidR="00272D7E" w:rsidRDefault="00272D7E" w:rsidP="00272D7E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72D7E" w:rsidRPr="0009263D" w14:paraId="57FA9376" w14:textId="77777777" w:rsidTr="008932AC">
        <w:tc>
          <w:tcPr>
            <w:tcW w:w="1080" w:type="dxa"/>
            <w:shd w:val="clear" w:color="auto" w:fill="auto"/>
          </w:tcPr>
          <w:p w14:paraId="7A47FD1B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401AD5">
              <w:rPr>
                <w:rFonts w:cs="Calibri"/>
                <w:sz w:val="22"/>
                <w:szCs w:val="22"/>
              </w:rPr>
              <w:t>49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8985" w:type="dxa"/>
            <w:shd w:val="clear" w:color="auto" w:fill="auto"/>
          </w:tcPr>
          <w:p w14:paraId="36C5DED5" w14:textId="77777777" w:rsidR="00272D7E" w:rsidRDefault="00272D7E" w:rsidP="00272D7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3045C">
              <w:rPr>
                <w:rFonts w:ascii="Calibri" w:hAnsi="Calibri" w:cs="Calibri"/>
                <w:b/>
                <w:sz w:val="22"/>
                <w:szCs w:val="22"/>
              </w:rPr>
              <w:t>Date of next meeting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DD02C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27 May 2021</w:t>
            </w:r>
          </w:p>
          <w:p w14:paraId="60026C1E" w14:textId="77777777" w:rsidR="00272D7E" w:rsidRPr="00D3045C" w:rsidRDefault="00272D7E" w:rsidP="00272D7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72D7E" w:rsidRPr="0009263D" w14:paraId="0DFB77D9" w14:textId="77777777" w:rsidTr="008932AC">
        <w:tc>
          <w:tcPr>
            <w:tcW w:w="1080" w:type="dxa"/>
            <w:shd w:val="clear" w:color="auto" w:fill="auto"/>
          </w:tcPr>
          <w:p w14:paraId="42F80A88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0B8D621" w14:textId="3F083688" w:rsidR="00272D7E" w:rsidRDefault="00272D7E" w:rsidP="00272D7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The meeting closed at 21:</w:t>
            </w:r>
            <w:r w:rsidR="00804109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</w:tr>
    </w:tbl>
    <w:p w14:paraId="03317ABB" w14:textId="77777777" w:rsidR="002C2BCA" w:rsidRPr="00D3045C" w:rsidRDefault="002C2BCA" w:rsidP="00D3045C">
      <w:pPr>
        <w:tabs>
          <w:tab w:val="left" w:pos="709"/>
        </w:tabs>
        <w:rPr>
          <w:rFonts w:ascii="Calibri" w:hAnsi="Calibri" w:cs="Calibri"/>
          <w:sz w:val="24"/>
          <w:szCs w:val="24"/>
        </w:rPr>
      </w:pPr>
    </w:p>
    <w:p w14:paraId="1C3E0292" w14:textId="77777777" w:rsidR="002F42E0" w:rsidRDefault="002F42E0" w:rsidP="002F42E0">
      <w:pPr>
        <w:tabs>
          <w:tab w:val="left" w:pos="1701"/>
          <w:tab w:val="left" w:pos="1985"/>
          <w:tab w:val="left" w:pos="2552"/>
          <w:tab w:val="left" w:pos="2835"/>
        </w:tabs>
        <w:rPr>
          <w:rFonts w:ascii="Calibri" w:hAnsi="Calibri" w:cs="Arial"/>
          <w:b/>
        </w:rPr>
      </w:pPr>
      <w:r w:rsidRPr="00C320F1">
        <w:rPr>
          <w:rFonts w:ascii="Calibri" w:hAnsi="Calibri" w:cs="Arial"/>
          <w:b/>
        </w:rPr>
        <w:t>Action items:</w:t>
      </w:r>
    </w:p>
    <w:p w14:paraId="11F55C15" w14:textId="77777777" w:rsidR="00A33E0B" w:rsidRPr="00C320F1" w:rsidRDefault="00A33E0B" w:rsidP="002F42E0">
      <w:pPr>
        <w:tabs>
          <w:tab w:val="left" w:pos="1701"/>
          <w:tab w:val="left" w:pos="1985"/>
          <w:tab w:val="left" w:pos="2552"/>
          <w:tab w:val="left" w:pos="2835"/>
        </w:tabs>
        <w:rPr>
          <w:rFonts w:ascii="Calibri" w:hAnsi="Calibr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433"/>
      </w:tblGrid>
      <w:tr w:rsidR="002F42E0" w:rsidRPr="00C320F1" w14:paraId="12ECF881" w14:textId="77777777" w:rsidTr="00346CDA">
        <w:tc>
          <w:tcPr>
            <w:tcW w:w="1242" w:type="dxa"/>
            <w:shd w:val="clear" w:color="auto" w:fill="auto"/>
          </w:tcPr>
          <w:p w14:paraId="0CDA4F39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Minute Ref</w:t>
            </w:r>
          </w:p>
        </w:tc>
        <w:tc>
          <w:tcPr>
            <w:tcW w:w="5954" w:type="dxa"/>
            <w:shd w:val="clear" w:color="auto" w:fill="auto"/>
          </w:tcPr>
          <w:p w14:paraId="2E1DFD06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Details</w:t>
            </w:r>
          </w:p>
        </w:tc>
        <w:tc>
          <w:tcPr>
            <w:tcW w:w="2433" w:type="dxa"/>
            <w:shd w:val="clear" w:color="auto" w:fill="auto"/>
          </w:tcPr>
          <w:p w14:paraId="4F809550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Action by</w:t>
            </w:r>
          </w:p>
        </w:tc>
      </w:tr>
      <w:tr w:rsidR="0096692A" w:rsidRPr="00C320F1" w14:paraId="31262322" w14:textId="77777777" w:rsidTr="00346CDA">
        <w:tc>
          <w:tcPr>
            <w:tcW w:w="1242" w:type="dxa"/>
            <w:shd w:val="clear" w:color="auto" w:fill="auto"/>
          </w:tcPr>
          <w:p w14:paraId="78930118" w14:textId="5469379F" w:rsidR="0096692A" w:rsidRDefault="0096692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bookmarkStart w:id="0" w:name="_Hlk33702320"/>
            <w:r>
              <w:rPr>
                <w:rFonts w:ascii="Calibri" w:hAnsi="Calibri" w:cs="Calibri"/>
                <w:sz w:val="22"/>
                <w:szCs w:val="22"/>
              </w:rPr>
              <w:t>14.2.2</w:t>
            </w:r>
          </w:p>
        </w:tc>
        <w:tc>
          <w:tcPr>
            <w:tcW w:w="5954" w:type="dxa"/>
            <w:shd w:val="clear" w:color="auto" w:fill="auto"/>
          </w:tcPr>
          <w:p w14:paraId="3A9DF061" w14:textId="318ECDA8" w:rsidR="0096692A" w:rsidRDefault="0096692A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ask administrator to check whether tree is located on SPC </w:t>
            </w:r>
            <w:r w:rsidR="00E11672">
              <w:rPr>
                <w:rFonts w:ascii="Calibri" w:hAnsi="Calibri" w:cs="Calibri"/>
                <w:sz w:val="22"/>
                <w:szCs w:val="22"/>
              </w:rPr>
              <w:t xml:space="preserve">land via land registry. </w:t>
            </w:r>
          </w:p>
        </w:tc>
        <w:tc>
          <w:tcPr>
            <w:tcW w:w="2433" w:type="dxa"/>
            <w:shd w:val="clear" w:color="auto" w:fill="auto"/>
          </w:tcPr>
          <w:p w14:paraId="581B7A0D" w14:textId="19E660F2" w:rsidR="0096692A" w:rsidRDefault="00E11672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E4146D" w:rsidRPr="00C320F1" w14:paraId="3173C316" w14:textId="77777777" w:rsidTr="00346CDA">
        <w:tc>
          <w:tcPr>
            <w:tcW w:w="1242" w:type="dxa"/>
            <w:shd w:val="clear" w:color="auto" w:fill="auto"/>
          </w:tcPr>
          <w:p w14:paraId="51FF311C" w14:textId="77777777" w:rsidR="00E4146D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14.3 </w:t>
            </w:r>
          </w:p>
        </w:tc>
        <w:tc>
          <w:tcPr>
            <w:tcW w:w="5954" w:type="dxa"/>
            <w:shd w:val="clear" w:color="auto" w:fill="auto"/>
          </w:tcPr>
          <w:p w14:paraId="460BEF0A" w14:textId="77777777" w:rsidR="00E4146D" w:rsidRDefault="00502C6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 to contact WBC regarding a safety survey on tress located on SPC land</w:t>
            </w:r>
          </w:p>
        </w:tc>
        <w:tc>
          <w:tcPr>
            <w:tcW w:w="2433" w:type="dxa"/>
            <w:shd w:val="clear" w:color="auto" w:fill="auto"/>
          </w:tcPr>
          <w:p w14:paraId="52DE33BD" w14:textId="77777777" w:rsidR="00E4146D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502C64" w:rsidRPr="00C320F1" w14:paraId="1FB156F4" w14:textId="77777777" w:rsidTr="00346CDA">
        <w:tc>
          <w:tcPr>
            <w:tcW w:w="1242" w:type="dxa"/>
            <w:shd w:val="clear" w:color="auto" w:fill="auto"/>
          </w:tcPr>
          <w:p w14:paraId="410FEC46" w14:textId="77777777" w:rsidR="00502C64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14.4</w:t>
            </w:r>
          </w:p>
        </w:tc>
        <w:tc>
          <w:tcPr>
            <w:tcW w:w="5954" w:type="dxa"/>
            <w:shd w:val="clear" w:color="auto" w:fill="auto"/>
          </w:tcPr>
          <w:p w14:paraId="1AE805A2" w14:textId="77777777" w:rsidR="00502C64" w:rsidRDefault="00502C6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Volunteer evening to be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organised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for October 2021 to say thank you for efforts made during the pandemic</w:t>
            </w:r>
          </w:p>
        </w:tc>
        <w:tc>
          <w:tcPr>
            <w:tcW w:w="2433" w:type="dxa"/>
            <w:shd w:val="clear" w:color="auto" w:fill="auto"/>
          </w:tcPr>
          <w:p w14:paraId="522CE746" w14:textId="77777777" w:rsidR="00502C64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E43286" w:rsidRPr="00C320F1" w14:paraId="29738DAE" w14:textId="77777777" w:rsidTr="00346CDA">
        <w:tc>
          <w:tcPr>
            <w:tcW w:w="1242" w:type="dxa"/>
            <w:shd w:val="clear" w:color="auto" w:fill="auto"/>
          </w:tcPr>
          <w:p w14:paraId="133B7CF4" w14:textId="77777777" w:rsidR="00E43286" w:rsidRDefault="00E43286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32.3.2</w:t>
            </w:r>
          </w:p>
        </w:tc>
        <w:tc>
          <w:tcPr>
            <w:tcW w:w="5954" w:type="dxa"/>
            <w:shd w:val="clear" w:color="auto" w:fill="auto"/>
          </w:tcPr>
          <w:p w14:paraId="6C355788" w14:textId="77777777" w:rsidR="00E43286" w:rsidRPr="00B21E50" w:rsidRDefault="00E43286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 w:rsidRPr="00B21E50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  <w:r w:rsidR="004A73F4" w:rsidRPr="00B21E50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r w:rsidRPr="00B21E50">
              <w:rPr>
                <w:rFonts w:ascii="Calibri" w:hAnsi="Calibri" w:cs="Calibri"/>
                <w:sz w:val="22"/>
                <w:szCs w:val="22"/>
              </w:rPr>
              <w:t xml:space="preserve">draft a policy on SPC’s approach to CCTV </w:t>
            </w:r>
          </w:p>
        </w:tc>
        <w:tc>
          <w:tcPr>
            <w:tcW w:w="2433" w:type="dxa"/>
            <w:shd w:val="clear" w:color="auto" w:fill="auto"/>
          </w:tcPr>
          <w:p w14:paraId="556BF3C4" w14:textId="77777777" w:rsidR="00E43286" w:rsidRDefault="00E43286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AB3073" w:rsidRPr="00C320F1" w14:paraId="3B4D1F84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99BE" w14:textId="49C86894" w:rsidR="00AB3073" w:rsidRDefault="00AB307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43.2.2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DEE0" w14:textId="6753868D" w:rsidR="00AB3073" w:rsidRDefault="00AB3073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Article to be added to newsletter and SPC website about the cost of litter disposal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EA7A" w14:textId="7B3CEAD9" w:rsidR="00AB3073" w:rsidRDefault="00AB307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AB3073" w:rsidRPr="00C320F1" w14:paraId="0A8F3DDE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6AAB" w14:textId="76F9DB95" w:rsidR="00AB3073" w:rsidRDefault="00AB307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FA04" w14:textId="37EEAFDC" w:rsidR="00AB3073" w:rsidRDefault="00AB3073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</w:t>
            </w:r>
            <w:r w:rsidR="000F3F03">
              <w:rPr>
                <w:rFonts w:ascii="Calibri" w:hAnsi="Calibri" w:cs="Calibri"/>
                <w:sz w:val="22"/>
                <w:szCs w:val="22"/>
              </w:rPr>
              <w:t xml:space="preserve">research cost of a new bus shelter on Hollow Lane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2167" w14:textId="70F978B8" w:rsidR="00AB3073" w:rsidRDefault="000F3F0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6E104D" w:rsidRPr="00C320F1" w14:paraId="2345F0B5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C213" w14:textId="770DDDD5" w:rsidR="006E104D" w:rsidRDefault="006E104D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43.7.5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01CF" w14:textId="29F2EF21" w:rsidR="006E104D" w:rsidRDefault="006E104D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 to</w:t>
            </w:r>
            <w:r w:rsidR="00964A1A">
              <w:rPr>
                <w:rFonts w:ascii="Calibri" w:hAnsi="Calibri" w:cs="Calibri"/>
                <w:sz w:val="22"/>
                <w:szCs w:val="22"/>
              </w:rPr>
              <w:t xml:space="preserve"> circulate list of assets expected to come under ownership of SPC to </w:t>
            </w:r>
            <w:r w:rsidR="00677B83">
              <w:rPr>
                <w:rFonts w:ascii="Calibri" w:hAnsi="Calibri" w:cs="Calibri"/>
                <w:sz w:val="22"/>
                <w:szCs w:val="22"/>
              </w:rPr>
              <w:t xml:space="preserve">the facilities management strategy </w:t>
            </w:r>
            <w:r w:rsidR="00964A1A">
              <w:rPr>
                <w:rFonts w:ascii="Calibri" w:hAnsi="Calibri" w:cs="Calibri"/>
                <w:sz w:val="22"/>
                <w:szCs w:val="22"/>
              </w:rPr>
              <w:t xml:space="preserve">working party.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30CE" w14:textId="52AD818A" w:rsidR="006E104D" w:rsidRDefault="00677B8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D337A8" w:rsidRPr="00C320F1" w14:paraId="738A61CA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4BCD" w14:textId="783D30CB" w:rsidR="00D337A8" w:rsidRDefault="00D337A8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45.2.2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D73B" w14:textId="7D4A390F" w:rsidR="00D337A8" w:rsidRDefault="00D337A8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obtain further information from the Wokingham job support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centre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about the number of people that it had helped in the parish.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D1AB" w14:textId="5135FB12" w:rsidR="00D337A8" w:rsidRDefault="00D337A8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625459" w:rsidRPr="00C320F1" w14:paraId="478EC0F0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31A6" w14:textId="0AF869FF" w:rsidR="00625459" w:rsidRDefault="00625459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7E3A" w14:textId="4BE0D7A4" w:rsidR="00625459" w:rsidRDefault="00625459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Jahromi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r w:rsidR="00F408B5">
              <w:rPr>
                <w:rFonts w:ascii="Calibri" w:hAnsi="Calibri" w:cs="Calibri"/>
                <w:sz w:val="22"/>
                <w:szCs w:val="22"/>
              </w:rPr>
              <w:t xml:space="preserve">supply </w:t>
            </w:r>
            <w:r w:rsidR="005100F6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  <w:r w:rsidR="00F408B5">
              <w:rPr>
                <w:rFonts w:ascii="Calibri" w:hAnsi="Calibri" w:cs="Calibri"/>
                <w:sz w:val="22"/>
                <w:szCs w:val="22"/>
              </w:rPr>
              <w:t>with</w:t>
            </w:r>
            <w:r w:rsidR="005100F6">
              <w:rPr>
                <w:rFonts w:ascii="Calibri" w:hAnsi="Calibri" w:cs="Calibri"/>
                <w:sz w:val="22"/>
                <w:szCs w:val="22"/>
              </w:rPr>
              <w:t xml:space="preserve"> information on flower bed and monument</w:t>
            </w:r>
            <w:r w:rsidR="00F408B5">
              <w:rPr>
                <w:rFonts w:ascii="Calibri" w:hAnsi="Calibri" w:cs="Calibri"/>
                <w:sz w:val="22"/>
                <w:szCs w:val="22"/>
              </w:rPr>
              <w:t xml:space="preserve"> to enable his to add it to the next R&amp;A agenda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5781" w14:textId="4FEC752B" w:rsidR="00625459" w:rsidRDefault="00F408B5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Jahromi</w:t>
            </w:r>
            <w:proofErr w:type="spellEnd"/>
          </w:p>
        </w:tc>
      </w:tr>
      <w:bookmarkEnd w:id="0"/>
    </w:tbl>
    <w:p w14:paraId="19EB75F4" w14:textId="77777777" w:rsidR="00543D91" w:rsidRDefault="00543D91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7918CD95" w14:textId="77777777" w:rsidR="00F576FD" w:rsidRDefault="00F576FD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4793B2F5" w14:textId="77777777" w:rsidR="00017DD5" w:rsidRDefault="00017DD5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08453527" w14:textId="77777777" w:rsidR="00017DD5" w:rsidRDefault="00017DD5" w:rsidP="004E26C7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6214CBF8" w14:textId="77777777" w:rsidR="002355C0" w:rsidRDefault="002355C0" w:rsidP="006D42C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ind w:left="2550" w:hanging="255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14:paraId="52E1C8C7" w14:textId="77777777" w:rsidR="00C4586B" w:rsidRPr="006A67EA" w:rsidRDefault="00C455D1" w:rsidP="008614E8">
      <w:pPr>
        <w:pStyle w:val="Default"/>
        <w:tabs>
          <w:tab w:val="left" w:pos="1134"/>
          <w:tab w:val="left" w:pos="1701"/>
          <w:tab w:val="left" w:pos="2268"/>
          <w:tab w:val="left" w:pos="2552"/>
        </w:tabs>
        <w:ind w:left="2550" w:hanging="2550"/>
        <w:rPr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sectPr w:rsidR="00C4586B" w:rsidRPr="006A67EA" w:rsidSect="00F222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9" w:h="16834" w:code="9"/>
      <w:pgMar w:top="720" w:right="1134" w:bottom="79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AFDA1" w14:textId="77777777" w:rsidR="004A56F5" w:rsidRDefault="004A56F5">
      <w:r>
        <w:separator/>
      </w:r>
    </w:p>
  </w:endnote>
  <w:endnote w:type="continuationSeparator" w:id="0">
    <w:p w14:paraId="0BA1880F" w14:textId="77777777" w:rsidR="004A56F5" w:rsidRDefault="004A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7C80" w14:textId="77777777" w:rsidR="00084251" w:rsidRDefault="00084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B27A" w14:textId="77777777" w:rsidR="00850AA7" w:rsidRPr="000D42D6" w:rsidRDefault="00850AA7">
    <w:pPr>
      <w:pStyle w:val="Footer"/>
      <w:rPr>
        <w:lang w:val="en-GB"/>
      </w:rPr>
    </w:pPr>
    <w:r>
      <w:rPr>
        <w:lang w:val="en-GB"/>
      </w:rPr>
      <w:tab/>
    </w:r>
    <w:r w:rsidRPr="000D42D6">
      <w:rPr>
        <w:lang w:val="en-GB"/>
      </w:rPr>
      <w:fldChar w:fldCharType="begin"/>
    </w:r>
    <w:r w:rsidRPr="000D42D6">
      <w:rPr>
        <w:lang w:val="en-GB"/>
      </w:rPr>
      <w:instrText xml:space="preserve"> PAGE   \* MERGEFORMAT </w:instrText>
    </w:r>
    <w:r w:rsidRPr="000D42D6">
      <w:rPr>
        <w:lang w:val="en-GB"/>
      </w:rPr>
      <w:fldChar w:fldCharType="separate"/>
    </w:r>
    <w:r>
      <w:rPr>
        <w:noProof/>
        <w:lang w:val="en-GB"/>
      </w:rPr>
      <w:t>2</w:t>
    </w:r>
    <w:r w:rsidRPr="000D42D6">
      <w:rPr>
        <w:noProof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D520" w14:textId="14917F32" w:rsidR="00850AA7" w:rsidRDefault="00DF27DB" w:rsidP="00F222E8">
    <w:pPr>
      <w:pStyle w:val="Footer"/>
      <w:tabs>
        <w:tab w:val="clear" w:pos="8640"/>
        <w:tab w:val="right" w:pos="9639"/>
      </w:tabs>
      <w:rPr>
        <w:i w:val="0"/>
      </w:rPr>
    </w:pPr>
    <w:r>
      <w:rPr>
        <w:i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8CAE532" wp14:editId="2A7639BB">
              <wp:simplePos x="0" y="0"/>
              <wp:positionH relativeFrom="column">
                <wp:posOffset>-52705</wp:posOffset>
              </wp:positionH>
              <wp:positionV relativeFrom="paragraph">
                <wp:posOffset>196850</wp:posOffset>
              </wp:positionV>
              <wp:extent cx="2230755" cy="7213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0755" cy="721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C7ABD8" w14:textId="77777777" w:rsidR="00850AA7" w:rsidRPr="00F222E8" w:rsidRDefault="00850AA7" w:rsidP="00F222E8">
                          <w:pP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</w:pP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Shinfield Parish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Council:  serving 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the communities of Grazeley, </w:t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Ryeish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Green, Shinfield North, Shinfield village, Spencers Wood and Three Mile Cross.</w:t>
                          </w:r>
                        </w:p>
                        <w:p w14:paraId="691860E5" w14:textId="77777777" w:rsidR="00850AA7" w:rsidRPr="00090DEF" w:rsidRDefault="00850AA7" w:rsidP="00892977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8CAE5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15pt;margin-top:15.5pt;width:175.65pt;height:56.8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" strokecolor="white">
              <v:textbox style="mso-fit-shape-to-text:t">
                <w:txbxContent>
                  <w:p w14:paraId="4AC7ABD8" w14:textId="77777777" w:rsidR="00850AA7" w:rsidRPr="00F222E8" w:rsidRDefault="00850AA7" w:rsidP="00F222E8">
                    <w:pP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Shinfield Parish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Council:  serving 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the communities of </w:t>
                    </w:r>
                    <w:proofErr w:type="spellStart"/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Grazeley</w:t>
                    </w:r>
                    <w:proofErr w:type="spellEnd"/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Ryeish</w:t>
                    </w:r>
                    <w:proofErr w:type="spellEnd"/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Green, Shinfield North, Shinfield village, </w:t>
                    </w:r>
                    <w:proofErr w:type="spellStart"/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Spencers</w:t>
                    </w:r>
                    <w:proofErr w:type="spellEnd"/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Wood and Three Mile Cross.</w:t>
                    </w:r>
                  </w:p>
                  <w:p w14:paraId="691860E5" w14:textId="77777777" w:rsidR="00850AA7" w:rsidRPr="00090DEF" w:rsidRDefault="00850AA7" w:rsidP="00892977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850AA7">
      <w:rPr>
        <w:i w:val="0"/>
      </w:rPr>
      <w:tab/>
    </w:r>
    <w:r w:rsidR="00850AA7">
      <w:rPr>
        <w:i w:val="0"/>
      </w:rPr>
      <w:tab/>
    </w:r>
    <w:r>
      <w:rPr>
        <w:noProof/>
        <w:lang w:val="en-GB" w:eastAsia="en-GB"/>
      </w:rPr>
      <w:drawing>
        <wp:inline distT="0" distB="0" distL="0" distR="0" wp14:anchorId="1880202B" wp14:editId="3627EDD5">
          <wp:extent cx="1057910" cy="492760"/>
          <wp:effectExtent l="0" t="0" r="0" b="0"/>
          <wp:docPr id="1" name="Picture 1" descr="Foundation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undation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91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6CF7" w14:textId="77777777" w:rsidR="004A56F5" w:rsidRDefault="004A56F5">
      <w:r>
        <w:separator/>
      </w:r>
    </w:p>
  </w:footnote>
  <w:footnote w:type="continuationSeparator" w:id="0">
    <w:p w14:paraId="4F0424F0" w14:textId="77777777" w:rsidR="004A56F5" w:rsidRDefault="004A5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7845" w14:textId="77777777" w:rsidR="00084251" w:rsidRDefault="002D6F98">
    <w:pPr>
      <w:pStyle w:val="Header"/>
    </w:pPr>
    <w:r>
      <w:rPr>
        <w:noProof/>
      </w:rPr>
      <w:pict w14:anchorId="02C2FB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7" o:spid="_x0000_s2053" type="#_x0000_t136" style="position:absolute;left:0;text-align:left;margin-left:0;margin-top:0;width:485.45pt;height:194.1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1DF0" w14:textId="77777777" w:rsidR="00084251" w:rsidRDefault="002D6F98">
    <w:pPr>
      <w:pStyle w:val="Header"/>
    </w:pPr>
    <w:r>
      <w:rPr>
        <w:noProof/>
      </w:rPr>
      <w:pict w14:anchorId="0D30DD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8" o:spid="_x0000_s2054" type="#_x0000_t136" style="position:absolute;left:0;text-align:left;margin-left:0;margin-top:0;width:485.45pt;height:194.1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15"/>
      <w:gridCol w:w="1995"/>
    </w:tblGrid>
    <w:tr w:rsidR="00850AA7" w14:paraId="171F8D4A" w14:textId="77777777" w:rsidTr="006A10F8">
      <w:tc>
        <w:tcPr>
          <w:tcW w:w="1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449D5F" w14:textId="756C311F" w:rsidR="00850AA7" w:rsidRDefault="00850AA7">
          <w:pPr>
            <w:pStyle w:val="Header1"/>
            <w:tabs>
              <w:tab w:val="clear" w:pos="4820"/>
              <w:tab w:val="left" w:pos="6521"/>
            </w:tabs>
            <w:ind w:left="0" w:firstLine="0"/>
          </w:pPr>
          <w:r>
            <w:t>Minutes approved on:</w:t>
          </w:r>
        </w:p>
      </w:tc>
      <w:tc>
        <w:tcPr>
          <w:tcW w:w="19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563441" w14:textId="77777777" w:rsidR="00850AA7" w:rsidRDefault="00850AA7">
          <w:pPr>
            <w:pStyle w:val="Header1"/>
            <w:tabs>
              <w:tab w:val="clear" w:pos="4820"/>
              <w:tab w:val="left" w:pos="6521"/>
            </w:tabs>
            <w:ind w:left="0" w:firstLine="0"/>
          </w:pPr>
        </w:p>
      </w:tc>
    </w:tr>
  </w:tbl>
  <w:p w14:paraId="307C0409" w14:textId="42ECD341" w:rsidR="00850AA7" w:rsidRDefault="002D6F98" w:rsidP="00F222E8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pict w14:anchorId="26B2EC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6" o:spid="_x0000_s2057" type="#_x0000_t136" style="position:absolute;left:0;text-align:left;margin-left:0;margin-top:0;width:485.45pt;height:194.1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DF27DB">
      <w:rPr>
        <w:noProof/>
      </w:rPr>
      <w:drawing>
        <wp:anchor distT="0" distB="0" distL="114300" distR="114300" simplePos="0" relativeHeight="251656704" behindDoc="0" locked="0" layoutInCell="1" allowOverlap="1" wp14:anchorId="391EAC75" wp14:editId="14D82414">
          <wp:simplePos x="0" y="0"/>
          <wp:positionH relativeFrom="column">
            <wp:posOffset>-3810</wp:posOffset>
          </wp:positionH>
          <wp:positionV relativeFrom="paragraph">
            <wp:posOffset>187960</wp:posOffset>
          </wp:positionV>
          <wp:extent cx="2355215" cy="10528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5215" cy="1052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0AA7">
      <w:tab/>
    </w:r>
    <w:r w:rsidR="00850AA7" w:rsidRPr="00892977">
      <w:t xml:space="preserve">Clerk: </w:t>
    </w:r>
    <w:r w:rsidR="00850AA7">
      <w:t>Mike Balbini</w:t>
    </w:r>
    <w:r w:rsidR="00850AA7" w:rsidRPr="00892977">
      <w:br/>
      <w:t>Shinfield Parish Hall</w:t>
    </w:r>
    <w:r w:rsidR="00850AA7" w:rsidRPr="00892977">
      <w:br/>
      <w:t>School Green</w:t>
    </w:r>
    <w:r w:rsidR="00850AA7" w:rsidRPr="00892977">
      <w:br/>
      <w:t>Shinfield</w:t>
    </w:r>
    <w:r w:rsidR="00850AA7" w:rsidRPr="00892977">
      <w:br/>
    </w:r>
    <w:r w:rsidR="00850AA7">
      <w:rPr>
        <w:iCs/>
      </w:rPr>
      <w:t>Reading</w:t>
    </w:r>
    <w:r w:rsidR="00850AA7" w:rsidRPr="00892977">
      <w:rPr>
        <w:iCs/>
      </w:rPr>
      <w:br/>
      <w:t xml:space="preserve">RG2 9EH </w:t>
    </w:r>
    <w:r w:rsidR="00850AA7" w:rsidRPr="00892977">
      <w:rPr>
        <w:iCs/>
      </w:rPr>
      <w:br/>
      <w:t>Tel: (0118) 988 8220</w:t>
    </w:r>
    <w:r w:rsidR="00850AA7">
      <w:rPr>
        <w:iCs/>
      </w:rPr>
      <w:br/>
    </w:r>
    <w:r w:rsidR="00850AA7" w:rsidRPr="00892977">
      <w:t xml:space="preserve">E-mail: clerk@shinfieldparish.gov.uk </w:t>
    </w:r>
    <w:r w:rsidR="00850AA7" w:rsidRPr="00892977">
      <w:br/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766E0C"/>
    <w:multiLevelType w:val="hybridMultilevel"/>
    <w:tmpl w:val="50F0A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8C75CCC"/>
    <w:multiLevelType w:val="hybridMultilevel"/>
    <w:tmpl w:val="CED8E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0ECE"/>
    <w:multiLevelType w:val="multilevel"/>
    <w:tmpl w:val="73841930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0EAD3923"/>
    <w:multiLevelType w:val="multilevel"/>
    <w:tmpl w:val="7CFAFA28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4703A1"/>
    <w:multiLevelType w:val="hybridMultilevel"/>
    <w:tmpl w:val="CE58C052"/>
    <w:lvl w:ilvl="0" w:tplc="08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19230309"/>
    <w:multiLevelType w:val="multilevel"/>
    <w:tmpl w:val="25F0DDE2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219F0BB2"/>
    <w:multiLevelType w:val="hybridMultilevel"/>
    <w:tmpl w:val="DECCC156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263919EE"/>
    <w:multiLevelType w:val="multilevel"/>
    <w:tmpl w:val="DD360C4A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887EA9"/>
    <w:multiLevelType w:val="hybridMultilevel"/>
    <w:tmpl w:val="A282F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F01C4"/>
    <w:multiLevelType w:val="hybridMultilevel"/>
    <w:tmpl w:val="E3B05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1200C"/>
    <w:multiLevelType w:val="hybridMultilevel"/>
    <w:tmpl w:val="4AF89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71E99"/>
    <w:multiLevelType w:val="hybridMultilevel"/>
    <w:tmpl w:val="001A5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35468"/>
    <w:multiLevelType w:val="hybridMultilevel"/>
    <w:tmpl w:val="D5327362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5" w15:restartNumberingAfterBreak="0">
    <w:nsid w:val="4EA14EB8"/>
    <w:multiLevelType w:val="multilevel"/>
    <w:tmpl w:val="AC060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54C54D27"/>
    <w:multiLevelType w:val="hybridMultilevel"/>
    <w:tmpl w:val="4A9A5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D0E49"/>
    <w:multiLevelType w:val="hybridMultilevel"/>
    <w:tmpl w:val="504E239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558346AE"/>
    <w:multiLevelType w:val="hybridMultilevel"/>
    <w:tmpl w:val="58CC20C2"/>
    <w:lvl w:ilvl="0" w:tplc="08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9" w15:restartNumberingAfterBreak="0">
    <w:nsid w:val="5D513389"/>
    <w:multiLevelType w:val="hybridMultilevel"/>
    <w:tmpl w:val="8F542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E7968"/>
    <w:multiLevelType w:val="hybridMultilevel"/>
    <w:tmpl w:val="BCC2FE80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60091155"/>
    <w:multiLevelType w:val="hybridMultilevel"/>
    <w:tmpl w:val="3F086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6721AB"/>
    <w:multiLevelType w:val="hybridMultilevel"/>
    <w:tmpl w:val="BB92534C"/>
    <w:lvl w:ilvl="0" w:tplc="08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23" w15:restartNumberingAfterBreak="0">
    <w:nsid w:val="67784566"/>
    <w:multiLevelType w:val="hybridMultilevel"/>
    <w:tmpl w:val="A68E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23AED"/>
    <w:multiLevelType w:val="hybridMultilevel"/>
    <w:tmpl w:val="8E40BCA2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6B57386A"/>
    <w:multiLevelType w:val="hybridMultilevel"/>
    <w:tmpl w:val="FB1CE59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3"/>
  </w:num>
  <w:num w:numId="4">
    <w:abstractNumId w:val="12"/>
  </w:num>
  <w:num w:numId="5">
    <w:abstractNumId w:val="10"/>
  </w:num>
  <w:num w:numId="6">
    <w:abstractNumId w:val="8"/>
  </w:num>
  <w:num w:numId="7">
    <w:abstractNumId w:val="16"/>
  </w:num>
  <w:num w:numId="8">
    <w:abstractNumId w:val="13"/>
  </w:num>
  <w:num w:numId="9">
    <w:abstractNumId w:val="14"/>
  </w:num>
  <w:num w:numId="10">
    <w:abstractNumId w:val="6"/>
  </w:num>
  <w:num w:numId="11">
    <w:abstractNumId w:val="22"/>
  </w:num>
  <w:num w:numId="12">
    <w:abstractNumId w:val="15"/>
  </w:num>
  <w:num w:numId="13">
    <w:abstractNumId w:val="18"/>
  </w:num>
  <w:num w:numId="14">
    <w:abstractNumId w:val="24"/>
  </w:num>
  <w:num w:numId="15">
    <w:abstractNumId w:val="20"/>
  </w:num>
  <w:num w:numId="16">
    <w:abstractNumId w:val="3"/>
  </w:num>
  <w:num w:numId="17">
    <w:abstractNumId w:val="21"/>
  </w:num>
  <w:num w:numId="18">
    <w:abstractNumId w:val="17"/>
  </w:num>
  <w:num w:numId="19">
    <w:abstractNumId w:val="19"/>
  </w:num>
  <w:num w:numId="20">
    <w:abstractNumId w:val="5"/>
  </w:num>
  <w:num w:numId="21">
    <w:abstractNumId w:val="9"/>
  </w:num>
  <w:num w:numId="22">
    <w:abstractNumId w:val="4"/>
  </w:num>
  <w:num w:numId="23">
    <w:abstractNumId w:val="7"/>
  </w:num>
  <w:num w:numId="24">
    <w:abstractNumId w:val="25"/>
  </w:num>
  <w:num w:numId="25">
    <w:abstractNumId w:val="1"/>
  </w:num>
  <w:num w:numId="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0973"/>
    <w:rsid w:val="0000234D"/>
    <w:rsid w:val="0000309D"/>
    <w:rsid w:val="000059D2"/>
    <w:rsid w:val="00006239"/>
    <w:rsid w:val="0000627A"/>
    <w:rsid w:val="0000630F"/>
    <w:rsid w:val="00006B92"/>
    <w:rsid w:val="000104DE"/>
    <w:rsid w:val="00010DD1"/>
    <w:rsid w:val="00013EE6"/>
    <w:rsid w:val="0001418E"/>
    <w:rsid w:val="0001419D"/>
    <w:rsid w:val="00015598"/>
    <w:rsid w:val="00016926"/>
    <w:rsid w:val="00016B89"/>
    <w:rsid w:val="000175D3"/>
    <w:rsid w:val="00017DD5"/>
    <w:rsid w:val="00020787"/>
    <w:rsid w:val="00022FF1"/>
    <w:rsid w:val="00023578"/>
    <w:rsid w:val="00024755"/>
    <w:rsid w:val="00030348"/>
    <w:rsid w:val="000315E0"/>
    <w:rsid w:val="00032075"/>
    <w:rsid w:val="000342BC"/>
    <w:rsid w:val="0003654F"/>
    <w:rsid w:val="000374BD"/>
    <w:rsid w:val="0004094D"/>
    <w:rsid w:val="00040DE1"/>
    <w:rsid w:val="00041092"/>
    <w:rsid w:val="000423D3"/>
    <w:rsid w:val="000424D3"/>
    <w:rsid w:val="00045255"/>
    <w:rsid w:val="00046DC9"/>
    <w:rsid w:val="000473D1"/>
    <w:rsid w:val="00051802"/>
    <w:rsid w:val="000523A6"/>
    <w:rsid w:val="00052C89"/>
    <w:rsid w:val="00054728"/>
    <w:rsid w:val="0005622D"/>
    <w:rsid w:val="00062202"/>
    <w:rsid w:val="0006274B"/>
    <w:rsid w:val="00064303"/>
    <w:rsid w:val="00064FD6"/>
    <w:rsid w:val="00065878"/>
    <w:rsid w:val="0006777A"/>
    <w:rsid w:val="0007021E"/>
    <w:rsid w:val="00070D57"/>
    <w:rsid w:val="00071004"/>
    <w:rsid w:val="000724AF"/>
    <w:rsid w:val="00074D99"/>
    <w:rsid w:val="00082B81"/>
    <w:rsid w:val="00084251"/>
    <w:rsid w:val="00084EC5"/>
    <w:rsid w:val="0008613A"/>
    <w:rsid w:val="0008615A"/>
    <w:rsid w:val="000869C5"/>
    <w:rsid w:val="00087954"/>
    <w:rsid w:val="00090465"/>
    <w:rsid w:val="00090680"/>
    <w:rsid w:val="0009263D"/>
    <w:rsid w:val="00093837"/>
    <w:rsid w:val="000946EC"/>
    <w:rsid w:val="00094A41"/>
    <w:rsid w:val="00095B12"/>
    <w:rsid w:val="00097D4B"/>
    <w:rsid w:val="000A130C"/>
    <w:rsid w:val="000A33B1"/>
    <w:rsid w:val="000A380A"/>
    <w:rsid w:val="000A3B6A"/>
    <w:rsid w:val="000A3F90"/>
    <w:rsid w:val="000A4985"/>
    <w:rsid w:val="000A5255"/>
    <w:rsid w:val="000A5927"/>
    <w:rsid w:val="000A5B78"/>
    <w:rsid w:val="000A6901"/>
    <w:rsid w:val="000A6F0D"/>
    <w:rsid w:val="000B0126"/>
    <w:rsid w:val="000B161A"/>
    <w:rsid w:val="000B2A77"/>
    <w:rsid w:val="000B2DDF"/>
    <w:rsid w:val="000B32BE"/>
    <w:rsid w:val="000B37F8"/>
    <w:rsid w:val="000B3F93"/>
    <w:rsid w:val="000B48C4"/>
    <w:rsid w:val="000B5109"/>
    <w:rsid w:val="000B5241"/>
    <w:rsid w:val="000B573D"/>
    <w:rsid w:val="000B67CF"/>
    <w:rsid w:val="000B768C"/>
    <w:rsid w:val="000B7FE1"/>
    <w:rsid w:val="000C02CA"/>
    <w:rsid w:val="000C07DA"/>
    <w:rsid w:val="000C09CC"/>
    <w:rsid w:val="000C0D90"/>
    <w:rsid w:val="000C12E1"/>
    <w:rsid w:val="000C2065"/>
    <w:rsid w:val="000C2289"/>
    <w:rsid w:val="000C2D3D"/>
    <w:rsid w:val="000C2E7D"/>
    <w:rsid w:val="000C41AE"/>
    <w:rsid w:val="000C4897"/>
    <w:rsid w:val="000C4985"/>
    <w:rsid w:val="000C5DE7"/>
    <w:rsid w:val="000C5FF6"/>
    <w:rsid w:val="000D0412"/>
    <w:rsid w:val="000D084E"/>
    <w:rsid w:val="000D2265"/>
    <w:rsid w:val="000D27CA"/>
    <w:rsid w:val="000D3069"/>
    <w:rsid w:val="000D42D6"/>
    <w:rsid w:val="000D6D8B"/>
    <w:rsid w:val="000D7FC1"/>
    <w:rsid w:val="000E1FDE"/>
    <w:rsid w:val="000E411E"/>
    <w:rsid w:val="000F0997"/>
    <w:rsid w:val="000F1A67"/>
    <w:rsid w:val="000F2049"/>
    <w:rsid w:val="000F2214"/>
    <w:rsid w:val="000F31A0"/>
    <w:rsid w:val="000F3F03"/>
    <w:rsid w:val="000F7731"/>
    <w:rsid w:val="00101E92"/>
    <w:rsid w:val="0010244A"/>
    <w:rsid w:val="00103DAB"/>
    <w:rsid w:val="00106041"/>
    <w:rsid w:val="00107691"/>
    <w:rsid w:val="00107CAC"/>
    <w:rsid w:val="00110302"/>
    <w:rsid w:val="00110F51"/>
    <w:rsid w:val="001136E8"/>
    <w:rsid w:val="00114637"/>
    <w:rsid w:val="00115668"/>
    <w:rsid w:val="00116ECC"/>
    <w:rsid w:val="00117B6F"/>
    <w:rsid w:val="001209BB"/>
    <w:rsid w:val="001231FA"/>
    <w:rsid w:val="00123F9F"/>
    <w:rsid w:val="00124262"/>
    <w:rsid w:val="00125E0C"/>
    <w:rsid w:val="00126B29"/>
    <w:rsid w:val="00126CF2"/>
    <w:rsid w:val="0012730C"/>
    <w:rsid w:val="00131418"/>
    <w:rsid w:val="00132680"/>
    <w:rsid w:val="00133761"/>
    <w:rsid w:val="0013406F"/>
    <w:rsid w:val="00134084"/>
    <w:rsid w:val="00134816"/>
    <w:rsid w:val="001361C6"/>
    <w:rsid w:val="00136A80"/>
    <w:rsid w:val="00137AA8"/>
    <w:rsid w:val="001403CD"/>
    <w:rsid w:val="00140438"/>
    <w:rsid w:val="00140775"/>
    <w:rsid w:val="00140F4D"/>
    <w:rsid w:val="00142587"/>
    <w:rsid w:val="00142973"/>
    <w:rsid w:val="0014507F"/>
    <w:rsid w:val="0014518C"/>
    <w:rsid w:val="001451E2"/>
    <w:rsid w:val="001461A8"/>
    <w:rsid w:val="001461DF"/>
    <w:rsid w:val="00147538"/>
    <w:rsid w:val="0015087D"/>
    <w:rsid w:val="001516B8"/>
    <w:rsid w:val="00152115"/>
    <w:rsid w:val="00152C02"/>
    <w:rsid w:val="00153574"/>
    <w:rsid w:val="0015383E"/>
    <w:rsid w:val="0015566F"/>
    <w:rsid w:val="00155822"/>
    <w:rsid w:val="001559B7"/>
    <w:rsid w:val="00155A1F"/>
    <w:rsid w:val="001604C2"/>
    <w:rsid w:val="00160ED5"/>
    <w:rsid w:val="00161291"/>
    <w:rsid w:val="00161323"/>
    <w:rsid w:val="00161438"/>
    <w:rsid w:val="00161A6D"/>
    <w:rsid w:val="00161C85"/>
    <w:rsid w:val="00161EF8"/>
    <w:rsid w:val="00162440"/>
    <w:rsid w:val="00164E53"/>
    <w:rsid w:val="001665C8"/>
    <w:rsid w:val="00166B40"/>
    <w:rsid w:val="00167EDC"/>
    <w:rsid w:val="00171B20"/>
    <w:rsid w:val="001739C6"/>
    <w:rsid w:val="001743E4"/>
    <w:rsid w:val="00175A32"/>
    <w:rsid w:val="00176B5D"/>
    <w:rsid w:val="001810C0"/>
    <w:rsid w:val="00184D84"/>
    <w:rsid w:val="00185618"/>
    <w:rsid w:val="00185877"/>
    <w:rsid w:val="001862CF"/>
    <w:rsid w:val="00190D73"/>
    <w:rsid w:val="00192E49"/>
    <w:rsid w:val="00195BAF"/>
    <w:rsid w:val="00196C0F"/>
    <w:rsid w:val="00197630"/>
    <w:rsid w:val="001A0F24"/>
    <w:rsid w:val="001A13D3"/>
    <w:rsid w:val="001A2CFA"/>
    <w:rsid w:val="001A371E"/>
    <w:rsid w:val="001A3DC9"/>
    <w:rsid w:val="001A4705"/>
    <w:rsid w:val="001A7807"/>
    <w:rsid w:val="001A7EA1"/>
    <w:rsid w:val="001B000D"/>
    <w:rsid w:val="001B0966"/>
    <w:rsid w:val="001B0E2C"/>
    <w:rsid w:val="001B48DB"/>
    <w:rsid w:val="001B6253"/>
    <w:rsid w:val="001B6BF7"/>
    <w:rsid w:val="001B6C29"/>
    <w:rsid w:val="001C0336"/>
    <w:rsid w:val="001C2E92"/>
    <w:rsid w:val="001C4EB6"/>
    <w:rsid w:val="001C72BC"/>
    <w:rsid w:val="001D043F"/>
    <w:rsid w:val="001D0C52"/>
    <w:rsid w:val="001D1BA5"/>
    <w:rsid w:val="001D216C"/>
    <w:rsid w:val="001D2170"/>
    <w:rsid w:val="001D2B1D"/>
    <w:rsid w:val="001D41B9"/>
    <w:rsid w:val="001D49A1"/>
    <w:rsid w:val="001D7E94"/>
    <w:rsid w:val="001E10A2"/>
    <w:rsid w:val="001E1B24"/>
    <w:rsid w:val="001E26D2"/>
    <w:rsid w:val="001E2F5E"/>
    <w:rsid w:val="001E2FE2"/>
    <w:rsid w:val="001E461B"/>
    <w:rsid w:val="001E5A80"/>
    <w:rsid w:val="001E6B05"/>
    <w:rsid w:val="001E7967"/>
    <w:rsid w:val="001F08A9"/>
    <w:rsid w:val="001F2F70"/>
    <w:rsid w:val="001F3D9A"/>
    <w:rsid w:val="001F4C42"/>
    <w:rsid w:val="001F6A38"/>
    <w:rsid w:val="002013D4"/>
    <w:rsid w:val="0020149B"/>
    <w:rsid w:val="00201541"/>
    <w:rsid w:val="00203065"/>
    <w:rsid w:val="00203AA5"/>
    <w:rsid w:val="00207012"/>
    <w:rsid w:val="00210A14"/>
    <w:rsid w:val="0021394C"/>
    <w:rsid w:val="00214972"/>
    <w:rsid w:val="00214B8D"/>
    <w:rsid w:val="00216984"/>
    <w:rsid w:val="002171F2"/>
    <w:rsid w:val="002177AA"/>
    <w:rsid w:val="0022114E"/>
    <w:rsid w:val="00221CA4"/>
    <w:rsid w:val="0022295F"/>
    <w:rsid w:val="00227982"/>
    <w:rsid w:val="00232512"/>
    <w:rsid w:val="00232FB5"/>
    <w:rsid w:val="00233C80"/>
    <w:rsid w:val="00234A7A"/>
    <w:rsid w:val="002355C0"/>
    <w:rsid w:val="002356DB"/>
    <w:rsid w:val="00240A5B"/>
    <w:rsid w:val="002424BB"/>
    <w:rsid w:val="00245543"/>
    <w:rsid w:val="00245DC6"/>
    <w:rsid w:val="00246730"/>
    <w:rsid w:val="00247992"/>
    <w:rsid w:val="002500B0"/>
    <w:rsid w:val="00251718"/>
    <w:rsid w:val="002531C4"/>
    <w:rsid w:val="00260C91"/>
    <w:rsid w:val="00260FBA"/>
    <w:rsid w:val="00261193"/>
    <w:rsid w:val="00261351"/>
    <w:rsid w:val="002614D1"/>
    <w:rsid w:val="00262A77"/>
    <w:rsid w:val="0027024D"/>
    <w:rsid w:val="0027089A"/>
    <w:rsid w:val="00272412"/>
    <w:rsid w:val="00272D7E"/>
    <w:rsid w:val="0027346A"/>
    <w:rsid w:val="00274C7C"/>
    <w:rsid w:val="00274F26"/>
    <w:rsid w:val="00275EE7"/>
    <w:rsid w:val="002765CE"/>
    <w:rsid w:val="00277204"/>
    <w:rsid w:val="002805E5"/>
    <w:rsid w:val="002810E8"/>
    <w:rsid w:val="0028240E"/>
    <w:rsid w:val="0028297C"/>
    <w:rsid w:val="00284C9F"/>
    <w:rsid w:val="002876C8"/>
    <w:rsid w:val="00287CD4"/>
    <w:rsid w:val="002904E9"/>
    <w:rsid w:val="00290C5A"/>
    <w:rsid w:val="00290D4D"/>
    <w:rsid w:val="00291458"/>
    <w:rsid w:val="002917C5"/>
    <w:rsid w:val="00291BAF"/>
    <w:rsid w:val="00295E8B"/>
    <w:rsid w:val="00297BF6"/>
    <w:rsid w:val="002A119F"/>
    <w:rsid w:val="002A1BAA"/>
    <w:rsid w:val="002A30FA"/>
    <w:rsid w:val="002A4385"/>
    <w:rsid w:val="002A4989"/>
    <w:rsid w:val="002A515A"/>
    <w:rsid w:val="002A5549"/>
    <w:rsid w:val="002A5EF4"/>
    <w:rsid w:val="002A625B"/>
    <w:rsid w:val="002A704E"/>
    <w:rsid w:val="002A710A"/>
    <w:rsid w:val="002B0C8E"/>
    <w:rsid w:val="002B103F"/>
    <w:rsid w:val="002B12FD"/>
    <w:rsid w:val="002B14FB"/>
    <w:rsid w:val="002B1782"/>
    <w:rsid w:val="002B29C2"/>
    <w:rsid w:val="002B33DB"/>
    <w:rsid w:val="002B4251"/>
    <w:rsid w:val="002B6210"/>
    <w:rsid w:val="002B774B"/>
    <w:rsid w:val="002B7CD1"/>
    <w:rsid w:val="002C1014"/>
    <w:rsid w:val="002C1606"/>
    <w:rsid w:val="002C2BCA"/>
    <w:rsid w:val="002C31A8"/>
    <w:rsid w:val="002C34AB"/>
    <w:rsid w:val="002C485F"/>
    <w:rsid w:val="002C4EA4"/>
    <w:rsid w:val="002C5123"/>
    <w:rsid w:val="002C55E4"/>
    <w:rsid w:val="002C6F4E"/>
    <w:rsid w:val="002C7E07"/>
    <w:rsid w:val="002D0ACC"/>
    <w:rsid w:val="002D0E10"/>
    <w:rsid w:val="002D11A3"/>
    <w:rsid w:val="002D1E10"/>
    <w:rsid w:val="002D1ECF"/>
    <w:rsid w:val="002D2648"/>
    <w:rsid w:val="002D2998"/>
    <w:rsid w:val="002D2EB7"/>
    <w:rsid w:val="002D316C"/>
    <w:rsid w:val="002D4B47"/>
    <w:rsid w:val="002D5449"/>
    <w:rsid w:val="002D62A7"/>
    <w:rsid w:val="002D64A0"/>
    <w:rsid w:val="002D6F98"/>
    <w:rsid w:val="002D7754"/>
    <w:rsid w:val="002E07F8"/>
    <w:rsid w:val="002E0C30"/>
    <w:rsid w:val="002E125D"/>
    <w:rsid w:val="002E161D"/>
    <w:rsid w:val="002E282F"/>
    <w:rsid w:val="002E2E68"/>
    <w:rsid w:val="002E3BA7"/>
    <w:rsid w:val="002E3C2F"/>
    <w:rsid w:val="002E4022"/>
    <w:rsid w:val="002E40CE"/>
    <w:rsid w:val="002E4765"/>
    <w:rsid w:val="002E490A"/>
    <w:rsid w:val="002E551F"/>
    <w:rsid w:val="002E715C"/>
    <w:rsid w:val="002F0763"/>
    <w:rsid w:val="002F42E0"/>
    <w:rsid w:val="002F5B38"/>
    <w:rsid w:val="002F5E2D"/>
    <w:rsid w:val="002F7237"/>
    <w:rsid w:val="0030053A"/>
    <w:rsid w:val="00300706"/>
    <w:rsid w:val="00300866"/>
    <w:rsid w:val="00302DE6"/>
    <w:rsid w:val="003030DD"/>
    <w:rsid w:val="003033C8"/>
    <w:rsid w:val="0030511A"/>
    <w:rsid w:val="00305A9F"/>
    <w:rsid w:val="00305F13"/>
    <w:rsid w:val="003065FF"/>
    <w:rsid w:val="0030722B"/>
    <w:rsid w:val="003072B6"/>
    <w:rsid w:val="0031109C"/>
    <w:rsid w:val="0031152C"/>
    <w:rsid w:val="0031432D"/>
    <w:rsid w:val="0031521C"/>
    <w:rsid w:val="0031530F"/>
    <w:rsid w:val="00315684"/>
    <w:rsid w:val="003166F6"/>
    <w:rsid w:val="00317779"/>
    <w:rsid w:val="00321F60"/>
    <w:rsid w:val="00322BB0"/>
    <w:rsid w:val="00323B3A"/>
    <w:rsid w:val="00323C25"/>
    <w:rsid w:val="003242DE"/>
    <w:rsid w:val="00334279"/>
    <w:rsid w:val="00336B8E"/>
    <w:rsid w:val="003371A2"/>
    <w:rsid w:val="00337BFE"/>
    <w:rsid w:val="0034367F"/>
    <w:rsid w:val="00343A8B"/>
    <w:rsid w:val="00343DDA"/>
    <w:rsid w:val="00343E28"/>
    <w:rsid w:val="0034421D"/>
    <w:rsid w:val="00346CDA"/>
    <w:rsid w:val="0035061C"/>
    <w:rsid w:val="003534EA"/>
    <w:rsid w:val="0035423D"/>
    <w:rsid w:val="00354DE9"/>
    <w:rsid w:val="003574D5"/>
    <w:rsid w:val="003578EE"/>
    <w:rsid w:val="0036121F"/>
    <w:rsid w:val="00362E17"/>
    <w:rsid w:val="003649B2"/>
    <w:rsid w:val="00364B3C"/>
    <w:rsid w:val="003675C1"/>
    <w:rsid w:val="00367975"/>
    <w:rsid w:val="003713FC"/>
    <w:rsid w:val="00372760"/>
    <w:rsid w:val="00373035"/>
    <w:rsid w:val="00375610"/>
    <w:rsid w:val="003756FE"/>
    <w:rsid w:val="00375AE8"/>
    <w:rsid w:val="00376375"/>
    <w:rsid w:val="00377F0B"/>
    <w:rsid w:val="00380175"/>
    <w:rsid w:val="003830C1"/>
    <w:rsid w:val="0038328A"/>
    <w:rsid w:val="00384B7D"/>
    <w:rsid w:val="003851AB"/>
    <w:rsid w:val="003865F0"/>
    <w:rsid w:val="00386B1A"/>
    <w:rsid w:val="003872DE"/>
    <w:rsid w:val="003911A4"/>
    <w:rsid w:val="00392031"/>
    <w:rsid w:val="003954F6"/>
    <w:rsid w:val="00395539"/>
    <w:rsid w:val="0039647A"/>
    <w:rsid w:val="003A08D2"/>
    <w:rsid w:val="003A1BB8"/>
    <w:rsid w:val="003A2FE8"/>
    <w:rsid w:val="003A31C0"/>
    <w:rsid w:val="003A4109"/>
    <w:rsid w:val="003A45A9"/>
    <w:rsid w:val="003A491F"/>
    <w:rsid w:val="003A54E7"/>
    <w:rsid w:val="003B0AD7"/>
    <w:rsid w:val="003B0AE6"/>
    <w:rsid w:val="003B0C8E"/>
    <w:rsid w:val="003B0DAF"/>
    <w:rsid w:val="003B3BCA"/>
    <w:rsid w:val="003B3CDE"/>
    <w:rsid w:val="003B41FD"/>
    <w:rsid w:val="003B451F"/>
    <w:rsid w:val="003B5736"/>
    <w:rsid w:val="003B72C0"/>
    <w:rsid w:val="003B7C81"/>
    <w:rsid w:val="003B7F09"/>
    <w:rsid w:val="003C0B35"/>
    <w:rsid w:val="003C13A1"/>
    <w:rsid w:val="003C3165"/>
    <w:rsid w:val="003C32EF"/>
    <w:rsid w:val="003C40F2"/>
    <w:rsid w:val="003C4A2D"/>
    <w:rsid w:val="003C4B45"/>
    <w:rsid w:val="003C4BBC"/>
    <w:rsid w:val="003C5A52"/>
    <w:rsid w:val="003C73A6"/>
    <w:rsid w:val="003D1988"/>
    <w:rsid w:val="003D2264"/>
    <w:rsid w:val="003D2373"/>
    <w:rsid w:val="003D32F7"/>
    <w:rsid w:val="003D4D1D"/>
    <w:rsid w:val="003D5359"/>
    <w:rsid w:val="003D6035"/>
    <w:rsid w:val="003D754A"/>
    <w:rsid w:val="003D7ECD"/>
    <w:rsid w:val="003E04BF"/>
    <w:rsid w:val="003E07EC"/>
    <w:rsid w:val="003E0B8B"/>
    <w:rsid w:val="003E2775"/>
    <w:rsid w:val="003E5976"/>
    <w:rsid w:val="003F0A05"/>
    <w:rsid w:val="003F2404"/>
    <w:rsid w:val="003F388C"/>
    <w:rsid w:val="003F3F23"/>
    <w:rsid w:val="003F44DD"/>
    <w:rsid w:val="003F5ED6"/>
    <w:rsid w:val="003F6275"/>
    <w:rsid w:val="003F6294"/>
    <w:rsid w:val="003F65F3"/>
    <w:rsid w:val="003F7073"/>
    <w:rsid w:val="003F7987"/>
    <w:rsid w:val="003F7E8E"/>
    <w:rsid w:val="00401AD5"/>
    <w:rsid w:val="0040239F"/>
    <w:rsid w:val="00404CC8"/>
    <w:rsid w:val="004066D4"/>
    <w:rsid w:val="0040773F"/>
    <w:rsid w:val="00410C2A"/>
    <w:rsid w:val="00411255"/>
    <w:rsid w:val="004118BE"/>
    <w:rsid w:val="00413025"/>
    <w:rsid w:val="004140E0"/>
    <w:rsid w:val="004142DB"/>
    <w:rsid w:val="00416C28"/>
    <w:rsid w:val="004173FD"/>
    <w:rsid w:val="00417D59"/>
    <w:rsid w:val="00420021"/>
    <w:rsid w:val="00421345"/>
    <w:rsid w:val="004229B8"/>
    <w:rsid w:val="004238A3"/>
    <w:rsid w:val="00423D6B"/>
    <w:rsid w:val="0042515B"/>
    <w:rsid w:val="004254D2"/>
    <w:rsid w:val="004255D0"/>
    <w:rsid w:val="00425761"/>
    <w:rsid w:val="004262F2"/>
    <w:rsid w:val="00426EE5"/>
    <w:rsid w:val="004277BA"/>
    <w:rsid w:val="00430284"/>
    <w:rsid w:val="00430563"/>
    <w:rsid w:val="004307F3"/>
    <w:rsid w:val="00430862"/>
    <w:rsid w:val="00430BD4"/>
    <w:rsid w:val="004310A8"/>
    <w:rsid w:val="00431D15"/>
    <w:rsid w:val="00433540"/>
    <w:rsid w:val="004355F1"/>
    <w:rsid w:val="004366A2"/>
    <w:rsid w:val="00437A53"/>
    <w:rsid w:val="00437AA2"/>
    <w:rsid w:val="00437B30"/>
    <w:rsid w:val="0044080C"/>
    <w:rsid w:val="004410E9"/>
    <w:rsid w:val="004412E4"/>
    <w:rsid w:val="0044236B"/>
    <w:rsid w:val="0044272E"/>
    <w:rsid w:val="00442DEF"/>
    <w:rsid w:val="004437C2"/>
    <w:rsid w:val="00444B89"/>
    <w:rsid w:val="00444FA0"/>
    <w:rsid w:val="00445A4D"/>
    <w:rsid w:val="004478FD"/>
    <w:rsid w:val="00447954"/>
    <w:rsid w:val="00451CC7"/>
    <w:rsid w:val="00451DAE"/>
    <w:rsid w:val="004520C6"/>
    <w:rsid w:val="0045256F"/>
    <w:rsid w:val="00454661"/>
    <w:rsid w:val="004548B4"/>
    <w:rsid w:val="004552D6"/>
    <w:rsid w:val="004555D3"/>
    <w:rsid w:val="004579AB"/>
    <w:rsid w:val="0046069F"/>
    <w:rsid w:val="00461352"/>
    <w:rsid w:val="00463364"/>
    <w:rsid w:val="00463CF5"/>
    <w:rsid w:val="00465413"/>
    <w:rsid w:val="004655E9"/>
    <w:rsid w:val="004669C7"/>
    <w:rsid w:val="00467865"/>
    <w:rsid w:val="00472CF5"/>
    <w:rsid w:val="00474781"/>
    <w:rsid w:val="00474B91"/>
    <w:rsid w:val="004750FE"/>
    <w:rsid w:val="00476A26"/>
    <w:rsid w:val="00477A4A"/>
    <w:rsid w:val="00480ABB"/>
    <w:rsid w:val="00480AE4"/>
    <w:rsid w:val="00480C8F"/>
    <w:rsid w:val="00480DAD"/>
    <w:rsid w:val="004816B1"/>
    <w:rsid w:val="004821E1"/>
    <w:rsid w:val="00482937"/>
    <w:rsid w:val="00482FC6"/>
    <w:rsid w:val="00483EE6"/>
    <w:rsid w:val="00486D52"/>
    <w:rsid w:val="004901A7"/>
    <w:rsid w:val="00490B00"/>
    <w:rsid w:val="004911DA"/>
    <w:rsid w:val="0049169E"/>
    <w:rsid w:val="00491957"/>
    <w:rsid w:val="004922E9"/>
    <w:rsid w:val="0049403F"/>
    <w:rsid w:val="00495498"/>
    <w:rsid w:val="00497F0C"/>
    <w:rsid w:val="004A27B7"/>
    <w:rsid w:val="004A2FF3"/>
    <w:rsid w:val="004A4C7E"/>
    <w:rsid w:val="004A56F5"/>
    <w:rsid w:val="004A73F4"/>
    <w:rsid w:val="004B029B"/>
    <w:rsid w:val="004B0594"/>
    <w:rsid w:val="004B0DC8"/>
    <w:rsid w:val="004B10EF"/>
    <w:rsid w:val="004B33CC"/>
    <w:rsid w:val="004B3526"/>
    <w:rsid w:val="004B35B9"/>
    <w:rsid w:val="004B48D4"/>
    <w:rsid w:val="004B4A5F"/>
    <w:rsid w:val="004B4AD0"/>
    <w:rsid w:val="004B4E50"/>
    <w:rsid w:val="004B501D"/>
    <w:rsid w:val="004B6076"/>
    <w:rsid w:val="004B6287"/>
    <w:rsid w:val="004B7CC7"/>
    <w:rsid w:val="004B7D6F"/>
    <w:rsid w:val="004C1AD7"/>
    <w:rsid w:val="004C3213"/>
    <w:rsid w:val="004C4216"/>
    <w:rsid w:val="004C4A50"/>
    <w:rsid w:val="004C56E5"/>
    <w:rsid w:val="004C7B90"/>
    <w:rsid w:val="004D1B44"/>
    <w:rsid w:val="004D2D25"/>
    <w:rsid w:val="004D2D32"/>
    <w:rsid w:val="004D31C3"/>
    <w:rsid w:val="004D3A61"/>
    <w:rsid w:val="004D4BF4"/>
    <w:rsid w:val="004D503E"/>
    <w:rsid w:val="004D654E"/>
    <w:rsid w:val="004D672D"/>
    <w:rsid w:val="004D7BEF"/>
    <w:rsid w:val="004E0CBB"/>
    <w:rsid w:val="004E1644"/>
    <w:rsid w:val="004E23A1"/>
    <w:rsid w:val="004E26C7"/>
    <w:rsid w:val="004E36F8"/>
    <w:rsid w:val="004E6ADE"/>
    <w:rsid w:val="004F0453"/>
    <w:rsid w:val="004F062F"/>
    <w:rsid w:val="004F42D2"/>
    <w:rsid w:val="004F52E5"/>
    <w:rsid w:val="00500DF6"/>
    <w:rsid w:val="00500EE7"/>
    <w:rsid w:val="00500F2E"/>
    <w:rsid w:val="00502797"/>
    <w:rsid w:val="00502C64"/>
    <w:rsid w:val="005073F3"/>
    <w:rsid w:val="00507881"/>
    <w:rsid w:val="005100F6"/>
    <w:rsid w:val="0051195A"/>
    <w:rsid w:val="00511C20"/>
    <w:rsid w:val="00512355"/>
    <w:rsid w:val="00514513"/>
    <w:rsid w:val="0051494B"/>
    <w:rsid w:val="00515ED6"/>
    <w:rsid w:val="005162E9"/>
    <w:rsid w:val="00521CDC"/>
    <w:rsid w:val="005228D2"/>
    <w:rsid w:val="00523113"/>
    <w:rsid w:val="00523436"/>
    <w:rsid w:val="0052510F"/>
    <w:rsid w:val="00525CB6"/>
    <w:rsid w:val="00526A68"/>
    <w:rsid w:val="00526E6B"/>
    <w:rsid w:val="00530232"/>
    <w:rsid w:val="00530E3C"/>
    <w:rsid w:val="00530E66"/>
    <w:rsid w:val="00531CA2"/>
    <w:rsid w:val="0053274C"/>
    <w:rsid w:val="005352FC"/>
    <w:rsid w:val="00535C02"/>
    <w:rsid w:val="00535D67"/>
    <w:rsid w:val="0054044E"/>
    <w:rsid w:val="00540A72"/>
    <w:rsid w:val="00541896"/>
    <w:rsid w:val="00543AB7"/>
    <w:rsid w:val="00543BC5"/>
    <w:rsid w:val="00543D91"/>
    <w:rsid w:val="00544EB8"/>
    <w:rsid w:val="00545086"/>
    <w:rsid w:val="005460A2"/>
    <w:rsid w:val="0054693B"/>
    <w:rsid w:val="00546A38"/>
    <w:rsid w:val="005503D3"/>
    <w:rsid w:val="005507D4"/>
    <w:rsid w:val="00550989"/>
    <w:rsid w:val="00551B47"/>
    <w:rsid w:val="00552323"/>
    <w:rsid w:val="00553028"/>
    <w:rsid w:val="00553151"/>
    <w:rsid w:val="00553858"/>
    <w:rsid w:val="00554797"/>
    <w:rsid w:val="00555E67"/>
    <w:rsid w:val="00556444"/>
    <w:rsid w:val="0055720F"/>
    <w:rsid w:val="005606D2"/>
    <w:rsid w:val="0056120E"/>
    <w:rsid w:val="00562A39"/>
    <w:rsid w:val="00562C2C"/>
    <w:rsid w:val="00562DC4"/>
    <w:rsid w:val="0056375D"/>
    <w:rsid w:val="00566802"/>
    <w:rsid w:val="005703C5"/>
    <w:rsid w:val="00571103"/>
    <w:rsid w:val="00571AA2"/>
    <w:rsid w:val="00572E96"/>
    <w:rsid w:val="00573846"/>
    <w:rsid w:val="0057443F"/>
    <w:rsid w:val="00574D97"/>
    <w:rsid w:val="00577016"/>
    <w:rsid w:val="00577179"/>
    <w:rsid w:val="005808F5"/>
    <w:rsid w:val="00580C45"/>
    <w:rsid w:val="00581205"/>
    <w:rsid w:val="00581435"/>
    <w:rsid w:val="00581D28"/>
    <w:rsid w:val="005833C7"/>
    <w:rsid w:val="0058352A"/>
    <w:rsid w:val="00583DC4"/>
    <w:rsid w:val="005843CB"/>
    <w:rsid w:val="00584F10"/>
    <w:rsid w:val="00584F1F"/>
    <w:rsid w:val="005907B9"/>
    <w:rsid w:val="0059240F"/>
    <w:rsid w:val="00594B3C"/>
    <w:rsid w:val="005975A5"/>
    <w:rsid w:val="005A283B"/>
    <w:rsid w:val="005A2D10"/>
    <w:rsid w:val="005A37FC"/>
    <w:rsid w:val="005A4222"/>
    <w:rsid w:val="005A4404"/>
    <w:rsid w:val="005A4C73"/>
    <w:rsid w:val="005A4E04"/>
    <w:rsid w:val="005A518E"/>
    <w:rsid w:val="005A5255"/>
    <w:rsid w:val="005A6B0D"/>
    <w:rsid w:val="005A7767"/>
    <w:rsid w:val="005B15A0"/>
    <w:rsid w:val="005B1CDE"/>
    <w:rsid w:val="005B2B39"/>
    <w:rsid w:val="005B7153"/>
    <w:rsid w:val="005B71FA"/>
    <w:rsid w:val="005C043E"/>
    <w:rsid w:val="005C0F62"/>
    <w:rsid w:val="005C20D8"/>
    <w:rsid w:val="005C3104"/>
    <w:rsid w:val="005C4ED6"/>
    <w:rsid w:val="005C64B6"/>
    <w:rsid w:val="005C6E69"/>
    <w:rsid w:val="005C7044"/>
    <w:rsid w:val="005C7CF3"/>
    <w:rsid w:val="005D0A8A"/>
    <w:rsid w:val="005D10B0"/>
    <w:rsid w:val="005D1633"/>
    <w:rsid w:val="005D2341"/>
    <w:rsid w:val="005D4B9F"/>
    <w:rsid w:val="005D5553"/>
    <w:rsid w:val="005E1B99"/>
    <w:rsid w:val="005E2442"/>
    <w:rsid w:val="005E3F52"/>
    <w:rsid w:val="005E4311"/>
    <w:rsid w:val="005E48AF"/>
    <w:rsid w:val="005E5697"/>
    <w:rsid w:val="005F0294"/>
    <w:rsid w:val="005F1238"/>
    <w:rsid w:val="005F3397"/>
    <w:rsid w:val="005F350A"/>
    <w:rsid w:val="005F3A42"/>
    <w:rsid w:val="005F69D9"/>
    <w:rsid w:val="006014E8"/>
    <w:rsid w:val="00601A79"/>
    <w:rsid w:val="00601DD7"/>
    <w:rsid w:val="00602503"/>
    <w:rsid w:val="0060288D"/>
    <w:rsid w:val="006044AF"/>
    <w:rsid w:val="00604EF6"/>
    <w:rsid w:val="0060573F"/>
    <w:rsid w:val="006070F3"/>
    <w:rsid w:val="006071A9"/>
    <w:rsid w:val="00610FEF"/>
    <w:rsid w:val="006111FF"/>
    <w:rsid w:val="0061296B"/>
    <w:rsid w:val="00613D3A"/>
    <w:rsid w:val="006140B7"/>
    <w:rsid w:val="00614E5D"/>
    <w:rsid w:val="00615A53"/>
    <w:rsid w:val="00616450"/>
    <w:rsid w:val="00617C33"/>
    <w:rsid w:val="00617F11"/>
    <w:rsid w:val="006207D4"/>
    <w:rsid w:val="006209B5"/>
    <w:rsid w:val="006211B6"/>
    <w:rsid w:val="00622E58"/>
    <w:rsid w:val="00624F09"/>
    <w:rsid w:val="00625459"/>
    <w:rsid w:val="00626A6F"/>
    <w:rsid w:val="00627D86"/>
    <w:rsid w:val="006315D4"/>
    <w:rsid w:val="00632B5A"/>
    <w:rsid w:val="006366BA"/>
    <w:rsid w:val="00636FDB"/>
    <w:rsid w:val="0063750D"/>
    <w:rsid w:val="006418A9"/>
    <w:rsid w:val="006426A4"/>
    <w:rsid w:val="0064429F"/>
    <w:rsid w:val="00644874"/>
    <w:rsid w:val="006451DF"/>
    <w:rsid w:val="0064667C"/>
    <w:rsid w:val="0065024B"/>
    <w:rsid w:val="00651ADF"/>
    <w:rsid w:val="0065337F"/>
    <w:rsid w:val="006540D9"/>
    <w:rsid w:val="00656847"/>
    <w:rsid w:val="006626AE"/>
    <w:rsid w:val="006642CD"/>
    <w:rsid w:val="006642D8"/>
    <w:rsid w:val="00665C8C"/>
    <w:rsid w:val="00666BB7"/>
    <w:rsid w:val="006704B9"/>
    <w:rsid w:val="00671B82"/>
    <w:rsid w:val="0067201F"/>
    <w:rsid w:val="00672701"/>
    <w:rsid w:val="00674E1F"/>
    <w:rsid w:val="006756F4"/>
    <w:rsid w:val="006759BC"/>
    <w:rsid w:val="0067626D"/>
    <w:rsid w:val="00676444"/>
    <w:rsid w:val="006769C4"/>
    <w:rsid w:val="0067769B"/>
    <w:rsid w:val="00677708"/>
    <w:rsid w:val="00677B83"/>
    <w:rsid w:val="0068045C"/>
    <w:rsid w:val="00680C33"/>
    <w:rsid w:val="0068103E"/>
    <w:rsid w:val="00683604"/>
    <w:rsid w:val="006846AD"/>
    <w:rsid w:val="00686842"/>
    <w:rsid w:val="00693547"/>
    <w:rsid w:val="0069355F"/>
    <w:rsid w:val="006941E5"/>
    <w:rsid w:val="006947FF"/>
    <w:rsid w:val="00695962"/>
    <w:rsid w:val="00695AFD"/>
    <w:rsid w:val="006A10F8"/>
    <w:rsid w:val="006A2D68"/>
    <w:rsid w:val="006A36D8"/>
    <w:rsid w:val="006A38CD"/>
    <w:rsid w:val="006A3C33"/>
    <w:rsid w:val="006A4539"/>
    <w:rsid w:val="006A4E6A"/>
    <w:rsid w:val="006A599F"/>
    <w:rsid w:val="006A5B82"/>
    <w:rsid w:val="006A5E65"/>
    <w:rsid w:val="006A67EA"/>
    <w:rsid w:val="006A77AF"/>
    <w:rsid w:val="006A7D97"/>
    <w:rsid w:val="006B09D6"/>
    <w:rsid w:val="006B0F35"/>
    <w:rsid w:val="006B1ADE"/>
    <w:rsid w:val="006B3B98"/>
    <w:rsid w:val="006B3D67"/>
    <w:rsid w:val="006B415D"/>
    <w:rsid w:val="006B53C8"/>
    <w:rsid w:val="006B5FBF"/>
    <w:rsid w:val="006B6034"/>
    <w:rsid w:val="006B605B"/>
    <w:rsid w:val="006B77AF"/>
    <w:rsid w:val="006B7DC1"/>
    <w:rsid w:val="006C0AD2"/>
    <w:rsid w:val="006C0ADE"/>
    <w:rsid w:val="006C14FB"/>
    <w:rsid w:val="006C28F8"/>
    <w:rsid w:val="006C4585"/>
    <w:rsid w:val="006C6C7F"/>
    <w:rsid w:val="006C745E"/>
    <w:rsid w:val="006D08F6"/>
    <w:rsid w:val="006D0AFB"/>
    <w:rsid w:val="006D27A0"/>
    <w:rsid w:val="006D310A"/>
    <w:rsid w:val="006D31BC"/>
    <w:rsid w:val="006D355B"/>
    <w:rsid w:val="006D42C5"/>
    <w:rsid w:val="006D5677"/>
    <w:rsid w:val="006D63BE"/>
    <w:rsid w:val="006D70E2"/>
    <w:rsid w:val="006D79ED"/>
    <w:rsid w:val="006E104D"/>
    <w:rsid w:val="006E1CD4"/>
    <w:rsid w:val="006E2F70"/>
    <w:rsid w:val="006E3218"/>
    <w:rsid w:val="006E3713"/>
    <w:rsid w:val="006E3735"/>
    <w:rsid w:val="006E5A08"/>
    <w:rsid w:val="006E5CD0"/>
    <w:rsid w:val="006E69C0"/>
    <w:rsid w:val="006E6D06"/>
    <w:rsid w:val="006E6ED1"/>
    <w:rsid w:val="006E7E89"/>
    <w:rsid w:val="006F2A58"/>
    <w:rsid w:val="006F2C35"/>
    <w:rsid w:val="006F3037"/>
    <w:rsid w:val="006F31D9"/>
    <w:rsid w:val="006F703F"/>
    <w:rsid w:val="006F74C2"/>
    <w:rsid w:val="006F7777"/>
    <w:rsid w:val="007019E0"/>
    <w:rsid w:val="00701B06"/>
    <w:rsid w:val="007020B6"/>
    <w:rsid w:val="007022B1"/>
    <w:rsid w:val="007028B5"/>
    <w:rsid w:val="007032C3"/>
    <w:rsid w:val="00703747"/>
    <w:rsid w:val="00703AEA"/>
    <w:rsid w:val="00704079"/>
    <w:rsid w:val="00705D71"/>
    <w:rsid w:val="007060AF"/>
    <w:rsid w:val="007062EE"/>
    <w:rsid w:val="007064D6"/>
    <w:rsid w:val="0070679D"/>
    <w:rsid w:val="00707036"/>
    <w:rsid w:val="00712094"/>
    <w:rsid w:val="007144F7"/>
    <w:rsid w:val="00714853"/>
    <w:rsid w:val="00714FC8"/>
    <w:rsid w:val="00715CD2"/>
    <w:rsid w:val="00717E3E"/>
    <w:rsid w:val="00720365"/>
    <w:rsid w:val="0072207A"/>
    <w:rsid w:val="00722301"/>
    <w:rsid w:val="007249A3"/>
    <w:rsid w:val="00726234"/>
    <w:rsid w:val="007300D9"/>
    <w:rsid w:val="00730404"/>
    <w:rsid w:val="00730C99"/>
    <w:rsid w:val="00731322"/>
    <w:rsid w:val="00732368"/>
    <w:rsid w:val="00732A61"/>
    <w:rsid w:val="00732F6B"/>
    <w:rsid w:val="00733D6B"/>
    <w:rsid w:val="00734280"/>
    <w:rsid w:val="00734A33"/>
    <w:rsid w:val="00734A49"/>
    <w:rsid w:val="00736EBA"/>
    <w:rsid w:val="007427B9"/>
    <w:rsid w:val="00744081"/>
    <w:rsid w:val="00745C38"/>
    <w:rsid w:val="00746E5E"/>
    <w:rsid w:val="00747873"/>
    <w:rsid w:val="007514AD"/>
    <w:rsid w:val="00751604"/>
    <w:rsid w:val="0075166B"/>
    <w:rsid w:val="007522A4"/>
    <w:rsid w:val="007523D9"/>
    <w:rsid w:val="00752D9D"/>
    <w:rsid w:val="00753E4A"/>
    <w:rsid w:val="00753E58"/>
    <w:rsid w:val="00754EC9"/>
    <w:rsid w:val="00754F37"/>
    <w:rsid w:val="00757133"/>
    <w:rsid w:val="007606D4"/>
    <w:rsid w:val="007618EE"/>
    <w:rsid w:val="00761A1C"/>
    <w:rsid w:val="007620E7"/>
    <w:rsid w:val="00763D68"/>
    <w:rsid w:val="00763E43"/>
    <w:rsid w:val="00764BA7"/>
    <w:rsid w:val="00765522"/>
    <w:rsid w:val="00765625"/>
    <w:rsid w:val="00765837"/>
    <w:rsid w:val="00765B0A"/>
    <w:rsid w:val="0076639D"/>
    <w:rsid w:val="00766936"/>
    <w:rsid w:val="00766B87"/>
    <w:rsid w:val="00766DF9"/>
    <w:rsid w:val="007675FC"/>
    <w:rsid w:val="00770553"/>
    <w:rsid w:val="0077089F"/>
    <w:rsid w:val="00771484"/>
    <w:rsid w:val="00776667"/>
    <w:rsid w:val="00777D5E"/>
    <w:rsid w:val="00777F39"/>
    <w:rsid w:val="00780E7B"/>
    <w:rsid w:val="0078216F"/>
    <w:rsid w:val="007824CC"/>
    <w:rsid w:val="00782ACB"/>
    <w:rsid w:val="007833A7"/>
    <w:rsid w:val="007841F8"/>
    <w:rsid w:val="0078695D"/>
    <w:rsid w:val="00792C5F"/>
    <w:rsid w:val="00792E33"/>
    <w:rsid w:val="00797209"/>
    <w:rsid w:val="00797EA1"/>
    <w:rsid w:val="007A088A"/>
    <w:rsid w:val="007A2339"/>
    <w:rsid w:val="007A2DC7"/>
    <w:rsid w:val="007A3016"/>
    <w:rsid w:val="007A3460"/>
    <w:rsid w:val="007A34D4"/>
    <w:rsid w:val="007A34DB"/>
    <w:rsid w:val="007A3F25"/>
    <w:rsid w:val="007A4E9A"/>
    <w:rsid w:val="007A5160"/>
    <w:rsid w:val="007A51BF"/>
    <w:rsid w:val="007A5747"/>
    <w:rsid w:val="007A61C1"/>
    <w:rsid w:val="007A65BF"/>
    <w:rsid w:val="007A737C"/>
    <w:rsid w:val="007B1390"/>
    <w:rsid w:val="007B39FF"/>
    <w:rsid w:val="007B3A39"/>
    <w:rsid w:val="007B453B"/>
    <w:rsid w:val="007B4E05"/>
    <w:rsid w:val="007B5514"/>
    <w:rsid w:val="007B6284"/>
    <w:rsid w:val="007B62A6"/>
    <w:rsid w:val="007B66F1"/>
    <w:rsid w:val="007B6860"/>
    <w:rsid w:val="007B70F7"/>
    <w:rsid w:val="007C003F"/>
    <w:rsid w:val="007C0FAC"/>
    <w:rsid w:val="007C2D4A"/>
    <w:rsid w:val="007C3B72"/>
    <w:rsid w:val="007C4601"/>
    <w:rsid w:val="007C5E2E"/>
    <w:rsid w:val="007C6AE3"/>
    <w:rsid w:val="007C75D1"/>
    <w:rsid w:val="007C7C78"/>
    <w:rsid w:val="007D04EA"/>
    <w:rsid w:val="007D0573"/>
    <w:rsid w:val="007D0C37"/>
    <w:rsid w:val="007D0CB4"/>
    <w:rsid w:val="007D135D"/>
    <w:rsid w:val="007D2AD1"/>
    <w:rsid w:val="007D2DB8"/>
    <w:rsid w:val="007D3F1E"/>
    <w:rsid w:val="007D52AE"/>
    <w:rsid w:val="007D565B"/>
    <w:rsid w:val="007D5A4C"/>
    <w:rsid w:val="007D5FA9"/>
    <w:rsid w:val="007D64A6"/>
    <w:rsid w:val="007D67EE"/>
    <w:rsid w:val="007D762C"/>
    <w:rsid w:val="007E033A"/>
    <w:rsid w:val="007E0B06"/>
    <w:rsid w:val="007E1637"/>
    <w:rsid w:val="007E1834"/>
    <w:rsid w:val="007E41C1"/>
    <w:rsid w:val="007E4A4C"/>
    <w:rsid w:val="007E5258"/>
    <w:rsid w:val="007E69E6"/>
    <w:rsid w:val="007E74DD"/>
    <w:rsid w:val="007E795F"/>
    <w:rsid w:val="007E7B74"/>
    <w:rsid w:val="007E7D44"/>
    <w:rsid w:val="007F068C"/>
    <w:rsid w:val="007F089A"/>
    <w:rsid w:val="007F1211"/>
    <w:rsid w:val="007F195D"/>
    <w:rsid w:val="007F241F"/>
    <w:rsid w:val="007F307E"/>
    <w:rsid w:val="007F3A81"/>
    <w:rsid w:val="007F3DD6"/>
    <w:rsid w:val="007F709D"/>
    <w:rsid w:val="008000C6"/>
    <w:rsid w:val="00800EB2"/>
    <w:rsid w:val="00801E35"/>
    <w:rsid w:val="0080282F"/>
    <w:rsid w:val="00802E4F"/>
    <w:rsid w:val="0080305F"/>
    <w:rsid w:val="008033FE"/>
    <w:rsid w:val="008035D1"/>
    <w:rsid w:val="00804109"/>
    <w:rsid w:val="00804645"/>
    <w:rsid w:val="00804860"/>
    <w:rsid w:val="00804FEC"/>
    <w:rsid w:val="008050C3"/>
    <w:rsid w:val="0080593E"/>
    <w:rsid w:val="00805DB4"/>
    <w:rsid w:val="00807807"/>
    <w:rsid w:val="00810A6B"/>
    <w:rsid w:val="00810EF8"/>
    <w:rsid w:val="00811D36"/>
    <w:rsid w:val="00812E01"/>
    <w:rsid w:val="00820D02"/>
    <w:rsid w:val="008226CE"/>
    <w:rsid w:val="00822DA3"/>
    <w:rsid w:val="00823187"/>
    <w:rsid w:val="00823887"/>
    <w:rsid w:val="00824F58"/>
    <w:rsid w:val="00826B11"/>
    <w:rsid w:val="008273A6"/>
    <w:rsid w:val="0083072E"/>
    <w:rsid w:val="00830EFD"/>
    <w:rsid w:val="00831148"/>
    <w:rsid w:val="00832EF2"/>
    <w:rsid w:val="00833474"/>
    <w:rsid w:val="00834182"/>
    <w:rsid w:val="008345D5"/>
    <w:rsid w:val="00835387"/>
    <w:rsid w:val="0083544F"/>
    <w:rsid w:val="008354A7"/>
    <w:rsid w:val="00836091"/>
    <w:rsid w:val="00840DCA"/>
    <w:rsid w:val="00842E74"/>
    <w:rsid w:val="00842F07"/>
    <w:rsid w:val="00843541"/>
    <w:rsid w:val="00845025"/>
    <w:rsid w:val="008463B2"/>
    <w:rsid w:val="008469B3"/>
    <w:rsid w:val="008470D0"/>
    <w:rsid w:val="00847238"/>
    <w:rsid w:val="0084761C"/>
    <w:rsid w:val="00850AA7"/>
    <w:rsid w:val="00850ACA"/>
    <w:rsid w:val="00851280"/>
    <w:rsid w:val="00851AF5"/>
    <w:rsid w:val="008520F4"/>
    <w:rsid w:val="00852D07"/>
    <w:rsid w:val="00853661"/>
    <w:rsid w:val="00854369"/>
    <w:rsid w:val="00854EDD"/>
    <w:rsid w:val="00855285"/>
    <w:rsid w:val="008573C5"/>
    <w:rsid w:val="00857F1A"/>
    <w:rsid w:val="00857F2E"/>
    <w:rsid w:val="0086026E"/>
    <w:rsid w:val="008614E8"/>
    <w:rsid w:val="008636B7"/>
    <w:rsid w:val="008636E9"/>
    <w:rsid w:val="00863BC4"/>
    <w:rsid w:val="00863D40"/>
    <w:rsid w:val="00865800"/>
    <w:rsid w:val="00870A4A"/>
    <w:rsid w:val="00873135"/>
    <w:rsid w:val="00874E96"/>
    <w:rsid w:val="008765ED"/>
    <w:rsid w:val="00880396"/>
    <w:rsid w:val="008808C9"/>
    <w:rsid w:val="00880A2C"/>
    <w:rsid w:val="00881721"/>
    <w:rsid w:val="008820D2"/>
    <w:rsid w:val="008821C2"/>
    <w:rsid w:val="008830BC"/>
    <w:rsid w:val="008838F4"/>
    <w:rsid w:val="00883C1B"/>
    <w:rsid w:val="008851DC"/>
    <w:rsid w:val="008855F3"/>
    <w:rsid w:val="00886692"/>
    <w:rsid w:val="008906C5"/>
    <w:rsid w:val="008916C8"/>
    <w:rsid w:val="008918DC"/>
    <w:rsid w:val="00892977"/>
    <w:rsid w:val="00892E4C"/>
    <w:rsid w:val="008930DE"/>
    <w:rsid w:val="008932AC"/>
    <w:rsid w:val="008939F3"/>
    <w:rsid w:val="008956CD"/>
    <w:rsid w:val="00895C4E"/>
    <w:rsid w:val="00895EAF"/>
    <w:rsid w:val="008A0379"/>
    <w:rsid w:val="008A0563"/>
    <w:rsid w:val="008A24C6"/>
    <w:rsid w:val="008A48A8"/>
    <w:rsid w:val="008A6CAA"/>
    <w:rsid w:val="008B2F0E"/>
    <w:rsid w:val="008B3975"/>
    <w:rsid w:val="008B4000"/>
    <w:rsid w:val="008B5C19"/>
    <w:rsid w:val="008B6208"/>
    <w:rsid w:val="008B7453"/>
    <w:rsid w:val="008B75E6"/>
    <w:rsid w:val="008B7A61"/>
    <w:rsid w:val="008C11D9"/>
    <w:rsid w:val="008C11DF"/>
    <w:rsid w:val="008C18E0"/>
    <w:rsid w:val="008C1C03"/>
    <w:rsid w:val="008C1E3B"/>
    <w:rsid w:val="008C2119"/>
    <w:rsid w:val="008C2298"/>
    <w:rsid w:val="008C32FD"/>
    <w:rsid w:val="008C3EFF"/>
    <w:rsid w:val="008C5627"/>
    <w:rsid w:val="008C58A5"/>
    <w:rsid w:val="008C5D46"/>
    <w:rsid w:val="008C627D"/>
    <w:rsid w:val="008C6A7D"/>
    <w:rsid w:val="008D077C"/>
    <w:rsid w:val="008D0F89"/>
    <w:rsid w:val="008D239A"/>
    <w:rsid w:val="008D2898"/>
    <w:rsid w:val="008D2A13"/>
    <w:rsid w:val="008D4852"/>
    <w:rsid w:val="008D4EC6"/>
    <w:rsid w:val="008D51E8"/>
    <w:rsid w:val="008D6ECF"/>
    <w:rsid w:val="008D7DA5"/>
    <w:rsid w:val="008E192C"/>
    <w:rsid w:val="008E24BB"/>
    <w:rsid w:val="008E3083"/>
    <w:rsid w:val="008E3359"/>
    <w:rsid w:val="008E3483"/>
    <w:rsid w:val="008E40BD"/>
    <w:rsid w:val="008E4436"/>
    <w:rsid w:val="008E4633"/>
    <w:rsid w:val="008E47CB"/>
    <w:rsid w:val="008E5AEB"/>
    <w:rsid w:val="008E5D44"/>
    <w:rsid w:val="008E66F4"/>
    <w:rsid w:val="008E70E0"/>
    <w:rsid w:val="008E7771"/>
    <w:rsid w:val="008F05E5"/>
    <w:rsid w:val="008F1461"/>
    <w:rsid w:val="008F1628"/>
    <w:rsid w:val="008F17EB"/>
    <w:rsid w:val="008F1DD8"/>
    <w:rsid w:val="008F3E49"/>
    <w:rsid w:val="008F5CC1"/>
    <w:rsid w:val="00900FCF"/>
    <w:rsid w:val="00901E64"/>
    <w:rsid w:val="0090221A"/>
    <w:rsid w:val="0090452D"/>
    <w:rsid w:val="00904D63"/>
    <w:rsid w:val="009054AC"/>
    <w:rsid w:val="00905A5F"/>
    <w:rsid w:val="00905A62"/>
    <w:rsid w:val="00905D1C"/>
    <w:rsid w:val="009074A1"/>
    <w:rsid w:val="00911002"/>
    <w:rsid w:val="009118D0"/>
    <w:rsid w:val="009125E9"/>
    <w:rsid w:val="00912813"/>
    <w:rsid w:val="0091327B"/>
    <w:rsid w:val="0091380D"/>
    <w:rsid w:val="00913F9F"/>
    <w:rsid w:val="00915ECD"/>
    <w:rsid w:val="009164C0"/>
    <w:rsid w:val="00916F46"/>
    <w:rsid w:val="00917713"/>
    <w:rsid w:val="00920192"/>
    <w:rsid w:val="0092357F"/>
    <w:rsid w:val="00924E8B"/>
    <w:rsid w:val="0092515D"/>
    <w:rsid w:val="009254AD"/>
    <w:rsid w:val="00925675"/>
    <w:rsid w:val="00925DD7"/>
    <w:rsid w:val="00927FC0"/>
    <w:rsid w:val="009303D2"/>
    <w:rsid w:val="00930C38"/>
    <w:rsid w:val="00935F3F"/>
    <w:rsid w:val="00936BDF"/>
    <w:rsid w:val="00940557"/>
    <w:rsid w:val="009419B3"/>
    <w:rsid w:val="009458BB"/>
    <w:rsid w:val="00946E17"/>
    <w:rsid w:val="009470D4"/>
    <w:rsid w:val="00947C11"/>
    <w:rsid w:val="00947D46"/>
    <w:rsid w:val="00950A8E"/>
    <w:rsid w:val="00951029"/>
    <w:rsid w:val="00951E05"/>
    <w:rsid w:val="00953768"/>
    <w:rsid w:val="0095445B"/>
    <w:rsid w:val="00954EDC"/>
    <w:rsid w:val="00955C68"/>
    <w:rsid w:val="0095694E"/>
    <w:rsid w:val="009601DA"/>
    <w:rsid w:val="009609A5"/>
    <w:rsid w:val="00962540"/>
    <w:rsid w:val="00963D84"/>
    <w:rsid w:val="00963DA8"/>
    <w:rsid w:val="00964A1A"/>
    <w:rsid w:val="00965852"/>
    <w:rsid w:val="0096692A"/>
    <w:rsid w:val="00966B30"/>
    <w:rsid w:val="00970FD1"/>
    <w:rsid w:val="00971E68"/>
    <w:rsid w:val="00972DFE"/>
    <w:rsid w:val="0097300F"/>
    <w:rsid w:val="00973ADB"/>
    <w:rsid w:val="0097729C"/>
    <w:rsid w:val="00977877"/>
    <w:rsid w:val="0098027D"/>
    <w:rsid w:val="00980452"/>
    <w:rsid w:val="00980840"/>
    <w:rsid w:val="00981C5A"/>
    <w:rsid w:val="0098238F"/>
    <w:rsid w:val="00984BC4"/>
    <w:rsid w:val="00984C45"/>
    <w:rsid w:val="009855B5"/>
    <w:rsid w:val="0098575A"/>
    <w:rsid w:val="00985FA1"/>
    <w:rsid w:val="00986769"/>
    <w:rsid w:val="00987094"/>
    <w:rsid w:val="0098729B"/>
    <w:rsid w:val="0098729D"/>
    <w:rsid w:val="00987A91"/>
    <w:rsid w:val="00987E50"/>
    <w:rsid w:val="0099033F"/>
    <w:rsid w:val="00991445"/>
    <w:rsid w:val="0099262D"/>
    <w:rsid w:val="009948B3"/>
    <w:rsid w:val="0099598F"/>
    <w:rsid w:val="00996551"/>
    <w:rsid w:val="009A0378"/>
    <w:rsid w:val="009A0E42"/>
    <w:rsid w:val="009A1996"/>
    <w:rsid w:val="009A1BAA"/>
    <w:rsid w:val="009A20E4"/>
    <w:rsid w:val="009A22E7"/>
    <w:rsid w:val="009A23E0"/>
    <w:rsid w:val="009A3BF9"/>
    <w:rsid w:val="009A43AC"/>
    <w:rsid w:val="009A4637"/>
    <w:rsid w:val="009A5134"/>
    <w:rsid w:val="009A575E"/>
    <w:rsid w:val="009B0F50"/>
    <w:rsid w:val="009B204F"/>
    <w:rsid w:val="009B6477"/>
    <w:rsid w:val="009B6629"/>
    <w:rsid w:val="009B734D"/>
    <w:rsid w:val="009C064E"/>
    <w:rsid w:val="009C06FE"/>
    <w:rsid w:val="009C2654"/>
    <w:rsid w:val="009C2C19"/>
    <w:rsid w:val="009C377B"/>
    <w:rsid w:val="009C720A"/>
    <w:rsid w:val="009D16E4"/>
    <w:rsid w:val="009D2500"/>
    <w:rsid w:val="009D5152"/>
    <w:rsid w:val="009D672A"/>
    <w:rsid w:val="009D7091"/>
    <w:rsid w:val="009D7FE3"/>
    <w:rsid w:val="009E0CEC"/>
    <w:rsid w:val="009E1706"/>
    <w:rsid w:val="009E2054"/>
    <w:rsid w:val="009E371C"/>
    <w:rsid w:val="009E3BED"/>
    <w:rsid w:val="009E5F75"/>
    <w:rsid w:val="009F0073"/>
    <w:rsid w:val="009F0AD9"/>
    <w:rsid w:val="009F12B7"/>
    <w:rsid w:val="009F1614"/>
    <w:rsid w:val="009F237C"/>
    <w:rsid w:val="009F30D1"/>
    <w:rsid w:val="009F41FD"/>
    <w:rsid w:val="009F4C7C"/>
    <w:rsid w:val="009F554C"/>
    <w:rsid w:val="00A005A8"/>
    <w:rsid w:val="00A01155"/>
    <w:rsid w:val="00A01469"/>
    <w:rsid w:val="00A015FC"/>
    <w:rsid w:val="00A018D2"/>
    <w:rsid w:val="00A01A62"/>
    <w:rsid w:val="00A024A0"/>
    <w:rsid w:val="00A02B85"/>
    <w:rsid w:val="00A02F67"/>
    <w:rsid w:val="00A02FE9"/>
    <w:rsid w:val="00A037F1"/>
    <w:rsid w:val="00A03910"/>
    <w:rsid w:val="00A04E1C"/>
    <w:rsid w:val="00A07A84"/>
    <w:rsid w:val="00A07EEC"/>
    <w:rsid w:val="00A12D04"/>
    <w:rsid w:val="00A13DFE"/>
    <w:rsid w:val="00A13F8C"/>
    <w:rsid w:val="00A15CFA"/>
    <w:rsid w:val="00A165FA"/>
    <w:rsid w:val="00A168C9"/>
    <w:rsid w:val="00A16D6C"/>
    <w:rsid w:val="00A178AC"/>
    <w:rsid w:val="00A23684"/>
    <w:rsid w:val="00A23BA3"/>
    <w:rsid w:val="00A245AA"/>
    <w:rsid w:val="00A26C20"/>
    <w:rsid w:val="00A277FE"/>
    <w:rsid w:val="00A303F3"/>
    <w:rsid w:val="00A30712"/>
    <w:rsid w:val="00A30D7B"/>
    <w:rsid w:val="00A3381F"/>
    <w:rsid w:val="00A33E0B"/>
    <w:rsid w:val="00A34931"/>
    <w:rsid w:val="00A36149"/>
    <w:rsid w:val="00A371E2"/>
    <w:rsid w:val="00A37348"/>
    <w:rsid w:val="00A373CC"/>
    <w:rsid w:val="00A3787F"/>
    <w:rsid w:val="00A41501"/>
    <w:rsid w:val="00A4178B"/>
    <w:rsid w:val="00A43EC3"/>
    <w:rsid w:val="00A447F3"/>
    <w:rsid w:val="00A45BFD"/>
    <w:rsid w:val="00A468DD"/>
    <w:rsid w:val="00A4710C"/>
    <w:rsid w:val="00A5170C"/>
    <w:rsid w:val="00A524CD"/>
    <w:rsid w:val="00A530B6"/>
    <w:rsid w:val="00A53CD0"/>
    <w:rsid w:val="00A5411F"/>
    <w:rsid w:val="00A541EB"/>
    <w:rsid w:val="00A54308"/>
    <w:rsid w:val="00A555B9"/>
    <w:rsid w:val="00A55F34"/>
    <w:rsid w:val="00A56481"/>
    <w:rsid w:val="00A5700A"/>
    <w:rsid w:val="00A57AF6"/>
    <w:rsid w:val="00A601EF"/>
    <w:rsid w:val="00A61570"/>
    <w:rsid w:val="00A61D5C"/>
    <w:rsid w:val="00A6251E"/>
    <w:rsid w:val="00A62B1E"/>
    <w:rsid w:val="00A64715"/>
    <w:rsid w:val="00A662C5"/>
    <w:rsid w:val="00A67336"/>
    <w:rsid w:val="00A7037B"/>
    <w:rsid w:val="00A70E69"/>
    <w:rsid w:val="00A7130B"/>
    <w:rsid w:val="00A71541"/>
    <w:rsid w:val="00A72949"/>
    <w:rsid w:val="00A72D30"/>
    <w:rsid w:val="00A762A6"/>
    <w:rsid w:val="00A768C7"/>
    <w:rsid w:val="00A77885"/>
    <w:rsid w:val="00A77A9C"/>
    <w:rsid w:val="00A800DA"/>
    <w:rsid w:val="00A80127"/>
    <w:rsid w:val="00A805F1"/>
    <w:rsid w:val="00A80C4E"/>
    <w:rsid w:val="00A815DD"/>
    <w:rsid w:val="00A81F85"/>
    <w:rsid w:val="00A82623"/>
    <w:rsid w:val="00A82D78"/>
    <w:rsid w:val="00A83439"/>
    <w:rsid w:val="00A83A32"/>
    <w:rsid w:val="00A84B63"/>
    <w:rsid w:val="00A854E3"/>
    <w:rsid w:val="00A85D9E"/>
    <w:rsid w:val="00A860F1"/>
    <w:rsid w:val="00A86BA8"/>
    <w:rsid w:val="00A87C1C"/>
    <w:rsid w:val="00A922F5"/>
    <w:rsid w:val="00A92C43"/>
    <w:rsid w:val="00A93ED2"/>
    <w:rsid w:val="00A94600"/>
    <w:rsid w:val="00A949EB"/>
    <w:rsid w:val="00A955B9"/>
    <w:rsid w:val="00AA0221"/>
    <w:rsid w:val="00AA2538"/>
    <w:rsid w:val="00AA3CBF"/>
    <w:rsid w:val="00AA4693"/>
    <w:rsid w:val="00AA52E6"/>
    <w:rsid w:val="00AA58CB"/>
    <w:rsid w:val="00AA5C93"/>
    <w:rsid w:val="00AA6EA6"/>
    <w:rsid w:val="00AA7625"/>
    <w:rsid w:val="00AA7E62"/>
    <w:rsid w:val="00AB0267"/>
    <w:rsid w:val="00AB03CA"/>
    <w:rsid w:val="00AB14B0"/>
    <w:rsid w:val="00AB164C"/>
    <w:rsid w:val="00AB1803"/>
    <w:rsid w:val="00AB2BB8"/>
    <w:rsid w:val="00AB3073"/>
    <w:rsid w:val="00AB3B15"/>
    <w:rsid w:val="00AB41DA"/>
    <w:rsid w:val="00AB564B"/>
    <w:rsid w:val="00AB6C86"/>
    <w:rsid w:val="00AB7199"/>
    <w:rsid w:val="00AB7754"/>
    <w:rsid w:val="00AC1083"/>
    <w:rsid w:val="00AC2D26"/>
    <w:rsid w:val="00AC3454"/>
    <w:rsid w:val="00AC5398"/>
    <w:rsid w:val="00AC5E25"/>
    <w:rsid w:val="00AC5FBB"/>
    <w:rsid w:val="00AC7AD3"/>
    <w:rsid w:val="00AD0113"/>
    <w:rsid w:val="00AD07DF"/>
    <w:rsid w:val="00AD0BEF"/>
    <w:rsid w:val="00AD11ED"/>
    <w:rsid w:val="00AD3EC8"/>
    <w:rsid w:val="00AD4D6E"/>
    <w:rsid w:val="00AD7292"/>
    <w:rsid w:val="00AE01A8"/>
    <w:rsid w:val="00AE070A"/>
    <w:rsid w:val="00AE2FA9"/>
    <w:rsid w:val="00AE3A74"/>
    <w:rsid w:val="00AE4032"/>
    <w:rsid w:val="00AE406C"/>
    <w:rsid w:val="00AE41EA"/>
    <w:rsid w:val="00AE5D3B"/>
    <w:rsid w:val="00AE60D5"/>
    <w:rsid w:val="00AE67E3"/>
    <w:rsid w:val="00AE70CE"/>
    <w:rsid w:val="00AF0C80"/>
    <w:rsid w:val="00AF1B89"/>
    <w:rsid w:val="00AF2B33"/>
    <w:rsid w:val="00AF4679"/>
    <w:rsid w:val="00AF5EBF"/>
    <w:rsid w:val="00B00723"/>
    <w:rsid w:val="00B01BE2"/>
    <w:rsid w:val="00B01C2E"/>
    <w:rsid w:val="00B01CF6"/>
    <w:rsid w:val="00B0231D"/>
    <w:rsid w:val="00B0261D"/>
    <w:rsid w:val="00B02A5D"/>
    <w:rsid w:val="00B03E51"/>
    <w:rsid w:val="00B03EE6"/>
    <w:rsid w:val="00B04DEF"/>
    <w:rsid w:val="00B068B8"/>
    <w:rsid w:val="00B10CA7"/>
    <w:rsid w:val="00B117BA"/>
    <w:rsid w:val="00B11A48"/>
    <w:rsid w:val="00B145D5"/>
    <w:rsid w:val="00B15B39"/>
    <w:rsid w:val="00B204A5"/>
    <w:rsid w:val="00B21880"/>
    <w:rsid w:val="00B21E50"/>
    <w:rsid w:val="00B2226D"/>
    <w:rsid w:val="00B22A70"/>
    <w:rsid w:val="00B22BB3"/>
    <w:rsid w:val="00B235F7"/>
    <w:rsid w:val="00B23A4E"/>
    <w:rsid w:val="00B25694"/>
    <w:rsid w:val="00B26BC0"/>
    <w:rsid w:val="00B276C2"/>
    <w:rsid w:val="00B277CF"/>
    <w:rsid w:val="00B27E5B"/>
    <w:rsid w:val="00B27FF4"/>
    <w:rsid w:val="00B30C72"/>
    <w:rsid w:val="00B314F9"/>
    <w:rsid w:val="00B316DE"/>
    <w:rsid w:val="00B3245E"/>
    <w:rsid w:val="00B32E0F"/>
    <w:rsid w:val="00B3362F"/>
    <w:rsid w:val="00B338DC"/>
    <w:rsid w:val="00B35CBF"/>
    <w:rsid w:val="00B36797"/>
    <w:rsid w:val="00B36F44"/>
    <w:rsid w:val="00B401AE"/>
    <w:rsid w:val="00B414AB"/>
    <w:rsid w:val="00B43011"/>
    <w:rsid w:val="00B43436"/>
    <w:rsid w:val="00B45586"/>
    <w:rsid w:val="00B45FAE"/>
    <w:rsid w:val="00B50022"/>
    <w:rsid w:val="00B53D51"/>
    <w:rsid w:val="00B540CB"/>
    <w:rsid w:val="00B54775"/>
    <w:rsid w:val="00B560ED"/>
    <w:rsid w:val="00B614C1"/>
    <w:rsid w:val="00B622B8"/>
    <w:rsid w:val="00B63545"/>
    <w:rsid w:val="00B63633"/>
    <w:rsid w:val="00B6498C"/>
    <w:rsid w:val="00B6503A"/>
    <w:rsid w:val="00B6563C"/>
    <w:rsid w:val="00B661BB"/>
    <w:rsid w:val="00B669A8"/>
    <w:rsid w:val="00B71D98"/>
    <w:rsid w:val="00B721FB"/>
    <w:rsid w:val="00B72756"/>
    <w:rsid w:val="00B73B2A"/>
    <w:rsid w:val="00B73CD1"/>
    <w:rsid w:val="00B7656E"/>
    <w:rsid w:val="00B80894"/>
    <w:rsid w:val="00B82046"/>
    <w:rsid w:val="00B82EB8"/>
    <w:rsid w:val="00B84F9D"/>
    <w:rsid w:val="00B853EA"/>
    <w:rsid w:val="00B8636E"/>
    <w:rsid w:val="00B86602"/>
    <w:rsid w:val="00B87459"/>
    <w:rsid w:val="00B90FDE"/>
    <w:rsid w:val="00B94281"/>
    <w:rsid w:val="00B955EE"/>
    <w:rsid w:val="00B96F3E"/>
    <w:rsid w:val="00B97319"/>
    <w:rsid w:val="00B97477"/>
    <w:rsid w:val="00B9747C"/>
    <w:rsid w:val="00B97CDD"/>
    <w:rsid w:val="00BA11C3"/>
    <w:rsid w:val="00BA18C1"/>
    <w:rsid w:val="00BA27BF"/>
    <w:rsid w:val="00BA4722"/>
    <w:rsid w:val="00BA66DE"/>
    <w:rsid w:val="00BA6A3D"/>
    <w:rsid w:val="00BA70C2"/>
    <w:rsid w:val="00BA738D"/>
    <w:rsid w:val="00BA7417"/>
    <w:rsid w:val="00BA7FEB"/>
    <w:rsid w:val="00BB0938"/>
    <w:rsid w:val="00BB137D"/>
    <w:rsid w:val="00BB338B"/>
    <w:rsid w:val="00BB5A18"/>
    <w:rsid w:val="00BB5ECD"/>
    <w:rsid w:val="00BB749F"/>
    <w:rsid w:val="00BB758E"/>
    <w:rsid w:val="00BC03B0"/>
    <w:rsid w:val="00BC0894"/>
    <w:rsid w:val="00BC14A3"/>
    <w:rsid w:val="00BC190B"/>
    <w:rsid w:val="00BC2E58"/>
    <w:rsid w:val="00BC3428"/>
    <w:rsid w:val="00BC721D"/>
    <w:rsid w:val="00BD04DE"/>
    <w:rsid w:val="00BD4307"/>
    <w:rsid w:val="00BD7706"/>
    <w:rsid w:val="00BD7EA0"/>
    <w:rsid w:val="00BE0084"/>
    <w:rsid w:val="00BE08BC"/>
    <w:rsid w:val="00BE2942"/>
    <w:rsid w:val="00BE4129"/>
    <w:rsid w:val="00BE657A"/>
    <w:rsid w:val="00BF0B43"/>
    <w:rsid w:val="00BF149C"/>
    <w:rsid w:val="00BF23C2"/>
    <w:rsid w:val="00BF580C"/>
    <w:rsid w:val="00BF5BF6"/>
    <w:rsid w:val="00BF67F9"/>
    <w:rsid w:val="00BF6B1F"/>
    <w:rsid w:val="00BF708D"/>
    <w:rsid w:val="00C01018"/>
    <w:rsid w:val="00C01436"/>
    <w:rsid w:val="00C019F3"/>
    <w:rsid w:val="00C028F2"/>
    <w:rsid w:val="00C02F54"/>
    <w:rsid w:val="00C03360"/>
    <w:rsid w:val="00C038AF"/>
    <w:rsid w:val="00C04300"/>
    <w:rsid w:val="00C05215"/>
    <w:rsid w:val="00C05407"/>
    <w:rsid w:val="00C05B68"/>
    <w:rsid w:val="00C05EB7"/>
    <w:rsid w:val="00C075F6"/>
    <w:rsid w:val="00C07A17"/>
    <w:rsid w:val="00C07DA9"/>
    <w:rsid w:val="00C07E38"/>
    <w:rsid w:val="00C10B66"/>
    <w:rsid w:val="00C110BD"/>
    <w:rsid w:val="00C11DB2"/>
    <w:rsid w:val="00C13705"/>
    <w:rsid w:val="00C13CDA"/>
    <w:rsid w:val="00C14470"/>
    <w:rsid w:val="00C14EF2"/>
    <w:rsid w:val="00C16B7A"/>
    <w:rsid w:val="00C17F45"/>
    <w:rsid w:val="00C2096C"/>
    <w:rsid w:val="00C210AC"/>
    <w:rsid w:val="00C21C40"/>
    <w:rsid w:val="00C2214C"/>
    <w:rsid w:val="00C22A45"/>
    <w:rsid w:val="00C23370"/>
    <w:rsid w:val="00C253A9"/>
    <w:rsid w:val="00C261C8"/>
    <w:rsid w:val="00C26B36"/>
    <w:rsid w:val="00C2713E"/>
    <w:rsid w:val="00C27EF5"/>
    <w:rsid w:val="00C317EC"/>
    <w:rsid w:val="00C31F90"/>
    <w:rsid w:val="00C32070"/>
    <w:rsid w:val="00C32C55"/>
    <w:rsid w:val="00C340FD"/>
    <w:rsid w:val="00C347BD"/>
    <w:rsid w:val="00C34CAB"/>
    <w:rsid w:val="00C36128"/>
    <w:rsid w:val="00C42237"/>
    <w:rsid w:val="00C42BB8"/>
    <w:rsid w:val="00C442FC"/>
    <w:rsid w:val="00C44617"/>
    <w:rsid w:val="00C45179"/>
    <w:rsid w:val="00C455D1"/>
    <w:rsid w:val="00C4586B"/>
    <w:rsid w:val="00C46886"/>
    <w:rsid w:val="00C50FA0"/>
    <w:rsid w:val="00C51455"/>
    <w:rsid w:val="00C5170B"/>
    <w:rsid w:val="00C51B64"/>
    <w:rsid w:val="00C5237A"/>
    <w:rsid w:val="00C52812"/>
    <w:rsid w:val="00C529E2"/>
    <w:rsid w:val="00C53FB5"/>
    <w:rsid w:val="00C54847"/>
    <w:rsid w:val="00C548F6"/>
    <w:rsid w:val="00C5534C"/>
    <w:rsid w:val="00C55632"/>
    <w:rsid w:val="00C55719"/>
    <w:rsid w:val="00C5655A"/>
    <w:rsid w:val="00C56A64"/>
    <w:rsid w:val="00C57293"/>
    <w:rsid w:val="00C57B95"/>
    <w:rsid w:val="00C6026D"/>
    <w:rsid w:val="00C60AB4"/>
    <w:rsid w:val="00C615EF"/>
    <w:rsid w:val="00C63226"/>
    <w:rsid w:val="00C63747"/>
    <w:rsid w:val="00C63E41"/>
    <w:rsid w:val="00C64048"/>
    <w:rsid w:val="00C65987"/>
    <w:rsid w:val="00C66313"/>
    <w:rsid w:val="00C665D5"/>
    <w:rsid w:val="00C702BC"/>
    <w:rsid w:val="00C7141A"/>
    <w:rsid w:val="00C71EBE"/>
    <w:rsid w:val="00C7276F"/>
    <w:rsid w:val="00C731A6"/>
    <w:rsid w:val="00C73A64"/>
    <w:rsid w:val="00C756C0"/>
    <w:rsid w:val="00C7613A"/>
    <w:rsid w:val="00C76B6B"/>
    <w:rsid w:val="00C8160C"/>
    <w:rsid w:val="00C818DF"/>
    <w:rsid w:val="00C82A58"/>
    <w:rsid w:val="00C82C14"/>
    <w:rsid w:val="00C83804"/>
    <w:rsid w:val="00C84438"/>
    <w:rsid w:val="00C846AE"/>
    <w:rsid w:val="00C84C04"/>
    <w:rsid w:val="00C84EF6"/>
    <w:rsid w:val="00C87290"/>
    <w:rsid w:val="00C873B2"/>
    <w:rsid w:val="00C90185"/>
    <w:rsid w:val="00C92056"/>
    <w:rsid w:val="00C93727"/>
    <w:rsid w:val="00C93A8D"/>
    <w:rsid w:val="00C9417E"/>
    <w:rsid w:val="00C94420"/>
    <w:rsid w:val="00C9466C"/>
    <w:rsid w:val="00C9511C"/>
    <w:rsid w:val="00C953E2"/>
    <w:rsid w:val="00C959BD"/>
    <w:rsid w:val="00C962B0"/>
    <w:rsid w:val="00C96B0A"/>
    <w:rsid w:val="00C97CAD"/>
    <w:rsid w:val="00CA19C6"/>
    <w:rsid w:val="00CA1A1A"/>
    <w:rsid w:val="00CA37E1"/>
    <w:rsid w:val="00CA4CD0"/>
    <w:rsid w:val="00CA7782"/>
    <w:rsid w:val="00CB0307"/>
    <w:rsid w:val="00CB04B4"/>
    <w:rsid w:val="00CB08B2"/>
    <w:rsid w:val="00CB237F"/>
    <w:rsid w:val="00CB2AD4"/>
    <w:rsid w:val="00CB3D68"/>
    <w:rsid w:val="00CB3F5E"/>
    <w:rsid w:val="00CB4CAA"/>
    <w:rsid w:val="00CB4D55"/>
    <w:rsid w:val="00CB67E2"/>
    <w:rsid w:val="00CB6E16"/>
    <w:rsid w:val="00CB73EB"/>
    <w:rsid w:val="00CB7AFD"/>
    <w:rsid w:val="00CC0035"/>
    <w:rsid w:val="00CC0A9B"/>
    <w:rsid w:val="00CC1B12"/>
    <w:rsid w:val="00CC1DEF"/>
    <w:rsid w:val="00CC231D"/>
    <w:rsid w:val="00CC2BA4"/>
    <w:rsid w:val="00CC30C1"/>
    <w:rsid w:val="00CC3434"/>
    <w:rsid w:val="00CC3E39"/>
    <w:rsid w:val="00CC4130"/>
    <w:rsid w:val="00CC47E4"/>
    <w:rsid w:val="00CC4BD4"/>
    <w:rsid w:val="00CC51B6"/>
    <w:rsid w:val="00CC6103"/>
    <w:rsid w:val="00CC6EA3"/>
    <w:rsid w:val="00CC7479"/>
    <w:rsid w:val="00CD0084"/>
    <w:rsid w:val="00CD0BD5"/>
    <w:rsid w:val="00CD109D"/>
    <w:rsid w:val="00CD1649"/>
    <w:rsid w:val="00CD1CB9"/>
    <w:rsid w:val="00CD3759"/>
    <w:rsid w:val="00CD392D"/>
    <w:rsid w:val="00CD3BF4"/>
    <w:rsid w:val="00CD5B8C"/>
    <w:rsid w:val="00CD601E"/>
    <w:rsid w:val="00CD6573"/>
    <w:rsid w:val="00CD759D"/>
    <w:rsid w:val="00CE0589"/>
    <w:rsid w:val="00CE0976"/>
    <w:rsid w:val="00CE1F11"/>
    <w:rsid w:val="00CE2D07"/>
    <w:rsid w:val="00CE3539"/>
    <w:rsid w:val="00CE5923"/>
    <w:rsid w:val="00CF07C5"/>
    <w:rsid w:val="00CF1F15"/>
    <w:rsid w:val="00CF20E7"/>
    <w:rsid w:val="00CF3352"/>
    <w:rsid w:val="00CF35DC"/>
    <w:rsid w:val="00CF454F"/>
    <w:rsid w:val="00CF499E"/>
    <w:rsid w:val="00CF5CFC"/>
    <w:rsid w:val="00CF67ED"/>
    <w:rsid w:val="00CF6AD0"/>
    <w:rsid w:val="00CF7B37"/>
    <w:rsid w:val="00D0039C"/>
    <w:rsid w:val="00D006E2"/>
    <w:rsid w:val="00D01358"/>
    <w:rsid w:val="00D041E2"/>
    <w:rsid w:val="00D04844"/>
    <w:rsid w:val="00D04EAA"/>
    <w:rsid w:val="00D05835"/>
    <w:rsid w:val="00D061C0"/>
    <w:rsid w:val="00D06A0C"/>
    <w:rsid w:val="00D06FFA"/>
    <w:rsid w:val="00D07771"/>
    <w:rsid w:val="00D13122"/>
    <w:rsid w:val="00D1572B"/>
    <w:rsid w:val="00D15D8B"/>
    <w:rsid w:val="00D16242"/>
    <w:rsid w:val="00D169E3"/>
    <w:rsid w:val="00D1744E"/>
    <w:rsid w:val="00D2036D"/>
    <w:rsid w:val="00D213C6"/>
    <w:rsid w:val="00D21D1E"/>
    <w:rsid w:val="00D229AC"/>
    <w:rsid w:val="00D238BE"/>
    <w:rsid w:val="00D25FC9"/>
    <w:rsid w:val="00D260B1"/>
    <w:rsid w:val="00D3045C"/>
    <w:rsid w:val="00D32594"/>
    <w:rsid w:val="00D32D73"/>
    <w:rsid w:val="00D337A8"/>
    <w:rsid w:val="00D33D53"/>
    <w:rsid w:val="00D35162"/>
    <w:rsid w:val="00D37783"/>
    <w:rsid w:val="00D378B6"/>
    <w:rsid w:val="00D40750"/>
    <w:rsid w:val="00D434FA"/>
    <w:rsid w:val="00D43EB6"/>
    <w:rsid w:val="00D4462B"/>
    <w:rsid w:val="00D4540F"/>
    <w:rsid w:val="00D45C90"/>
    <w:rsid w:val="00D470C8"/>
    <w:rsid w:val="00D470F8"/>
    <w:rsid w:val="00D500C5"/>
    <w:rsid w:val="00D51C19"/>
    <w:rsid w:val="00D5358D"/>
    <w:rsid w:val="00D55291"/>
    <w:rsid w:val="00D55533"/>
    <w:rsid w:val="00D55C9A"/>
    <w:rsid w:val="00D55D63"/>
    <w:rsid w:val="00D5614C"/>
    <w:rsid w:val="00D561B7"/>
    <w:rsid w:val="00D569B8"/>
    <w:rsid w:val="00D574E5"/>
    <w:rsid w:val="00D57BE3"/>
    <w:rsid w:val="00D60514"/>
    <w:rsid w:val="00D619B2"/>
    <w:rsid w:val="00D61F43"/>
    <w:rsid w:val="00D6278D"/>
    <w:rsid w:val="00D65754"/>
    <w:rsid w:val="00D66082"/>
    <w:rsid w:val="00D66346"/>
    <w:rsid w:val="00D664C8"/>
    <w:rsid w:val="00D66646"/>
    <w:rsid w:val="00D6695C"/>
    <w:rsid w:val="00D66982"/>
    <w:rsid w:val="00D72A6D"/>
    <w:rsid w:val="00D736D1"/>
    <w:rsid w:val="00D7417C"/>
    <w:rsid w:val="00D7423D"/>
    <w:rsid w:val="00D76A64"/>
    <w:rsid w:val="00D804F5"/>
    <w:rsid w:val="00D81E23"/>
    <w:rsid w:val="00D83231"/>
    <w:rsid w:val="00D832BB"/>
    <w:rsid w:val="00D83704"/>
    <w:rsid w:val="00D83911"/>
    <w:rsid w:val="00D85C40"/>
    <w:rsid w:val="00D91841"/>
    <w:rsid w:val="00D91E38"/>
    <w:rsid w:val="00D92985"/>
    <w:rsid w:val="00D932BC"/>
    <w:rsid w:val="00D93794"/>
    <w:rsid w:val="00D944D5"/>
    <w:rsid w:val="00D95766"/>
    <w:rsid w:val="00D95FF7"/>
    <w:rsid w:val="00D97DBA"/>
    <w:rsid w:val="00DA0860"/>
    <w:rsid w:val="00DA3560"/>
    <w:rsid w:val="00DA3B62"/>
    <w:rsid w:val="00DA7428"/>
    <w:rsid w:val="00DA79E8"/>
    <w:rsid w:val="00DB12B5"/>
    <w:rsid w:val="00DB1678"/>
    <w:rsid w:val="00DB3B23"/>
    <w:rsid w:val="00DB3BB3"/>
    <w:rsid w:val="00DB3D60"/>
    <w:rsid w:val="00DB4FE1"/>
    <w:rsid w:val="00DB565A"/>
    <w:rsid w:val="00DB7B53"/>
    <w:rsid w:val="00DB7BD3"/>
    <w:rsid w:val="00DB7FD7"/>
    <w:rsid w:val="00DC2204"/>
    <w:rsid w:val="00DC5453"/>
    <w:rsid w:val="00DC556E"/>
    <w:rsid w:val="00DC55A5"/>
    <w:rsid w:val="00DC6C44"/>
    <w:rsid w:val="00DC6FE1"/>
    <w:rsid w:val="00DC7B73"/>
    <w:rsid w:val="00DD02CB"/>
    <w:rsid w:val="00DD04D8"/>
    <w:rsid w:val="00DD1AD5"/>
    <w:rsid w:val="00DD3D45"/>
    <w:rsid w:val="00DD5627"/>
    <w:rsid w:val="00DD6715"/>
    <w:rsid w:val="00DD6865"/>
    <w:rsid w:val="00DD6ABF"/>
    <w:rsid w:val="00DE10A9"/>
    <w:rsid w:val="00DE4E72"/>
    <w:rsid w:val="00DE555D"/>
    <w:rsid w:val="00DE7D28"/>
    <w:rsid w:val="00DF0E9E"/>
    <w:rsid w:val="00DF27DB"/>
    <w:rsid w:val="00DF29BA"/>
    <w:rsid w:val="00DF5211"/>
    <w:rsid w:val="00DF74C3"/>
    <w:rsid w:val="00E00CF1"/>
    <w:rsid w:val="00E0415C"/>
    <w:rsid w:val="00E071E3"/>
    <w:rsid w:val="00E079F2"/>
    <w:rsid w:val="00E10A9A"/>
    <w:rsid w:val="00E11672"/>
    <w:rsid w:val="00E119B4"/>
    <w:rsid w:val="00E11F51"/>
    <w:rsid w:val="00E12262"/>
    <w:rsid w:val="00E13185"/>
    <w:rsid w:val="00E17D87"/>
    <w:rsid w:val="00E20A1C"/>
    <w:rsid w:val="00E21903"/>
    <w:rsid w:val="00E22B83"/>
    <w:rsid w:val="00E22CD8"/>
    <w:rsid w:val="00E22FB7"/>
    <w:rsid w:val="00E252C7"/>
    <w:rsid w:val="00E2566A"/>
    <w:rsid w:val="00E26ED0"/>
    <w:rsid w:val="00E27647"/>
    <w:rsid w:val="00E30882"/>
    <w:rsid w:val="00E32B8D"/>
    <w:rsid w:val="00E32EE9"/>
    <w:rsid w:val="00E34E8C"/>
    <w:rsid w:val="00E35A85"/>
    <w:rsid w:val="00E36ABE"/>
    <w:rsid w:val="00E41199"/>
    <w:rsid w:val="00E4146D"/>
    <w:rsid w:val="00E41BE0"/>
    <w:rsid w:val="00E42CB5"/>
    <w:rsid w:val="00E42E87"/>
    <w:rsid w:val="00E43286"/>
    <w:rsid w:val="00E438CD"/>
    <w:rsid w:val="00E43AC8"/>
    <w:rsid w:val="00E43E4F"/>
    <w:rsid w:val="00E44569"/>
    <w:rsid w:val="00E478A5"/>
    <w:rsid w:val="00E47B63"/>
    <w:rsid w:val="00E5090D"/>
    <w:rsid w:val="00E51F3D"/>
    <w:rsid w:val="00E53CBB"/>
    <w:rsid w:val="00E54BE6"/>
    <w:rsid w:val="00E54EA0"/>
    <w:rsid w:val="00E55E62"/>
    <w:rsid w:val="00E5720C"/>
    <w:rsid w:val="00E57741"/>
    <w:rsid w:val="00E57816"/>
    <w:rsid w:val="00E57DA3"/>
    <w:rsid w:val="00E60B61"/>
    <w:rsid w:val="00E61681"/>
    <w:rsid w:val="00E62992"/>
    <w:rsid w:val="00E62FD0"/>
    <w:rsid w:val="00E6337F"/>
    <w:rsid w:val="00E64B26"/>
    <w:rsid w:val="00E64B70"/>
    <w:rsid w:val="00E65BB0"/>
    <w:rsid w:val="00E65FDA"/>
    <w:rsid w:val="00E6617A"/>
    <w:rsid w:val="00E70804"/>
    <w:rsid w:val="00E73736"/>
    <w:rsid w:val="00E7617B"/>
    <w:rsid w:val="00E7642F"/>
    <w:rsid w:val="00E7646C"/>
    <w:rsid w:val="00E76E72"/>
    <w:rsid w:val="00E80196"/>
    <w:rsid w:val="00E81DF0"/>
    <w:rsid w:val="00E82D73"/>
    <w:rsid w:val="00E8488E"/>
    <w:rsid w:val="00E85196"/>
    <w:rsid w:val="00E85FD2"/>
    <w:rsid w:val="00E879D1"/>
    <w:rsid w:val="00E90A91"/>
    <w:rsid w:val="00E9462D"/>
    <w:rsid w:val="00E9703C"/>
    <w:rsid w:val="00E97A43"/>
    <w:rsid w:val="00E97BC4"/>
    <w:rsid w:val="00EA1204"/>
    <w:rsid w:val="00EA13B8"/>
    <w:rsid w:val="00EA147A"/>
    <w:rsid w:val="00EA4EB8"/>
    <w:rsid w:val="00EA5444"/>
    <w:rsid w:val="00EA5707"/>
    <w:rsid w:val="00EA5998"/>
    <w:rsid w:val="00EA60DF"/>
    <w:rsid w:val="00EA6586"/>
    <w:rsid w:val="00EB0CD2"/>
    <w:rsid w:val="00EB1102"/>
    <w:rsid w:val="00EB19B4"/>
    <w:rsid w:val="00EB28EB"/>
    <w:rsid w:val="00EB31F6"/>
    <w:rsid w:val="00EB3F75"/>
    <w:rsid w:val="00EB42F6"/>
    <w:rsid w:val="00EB45C3"/>
    <w:rsid w:val="00EB4B44"/>
    <w:rsid w:val="00EB4D91"/>
    <w:rsid w:val="00EB69CD"/>
    <w:rsid w:val="00EB7C38"/>
    <w:rsid w:val="00EC031E"/>
    <w:rsid w:val="00EC0916"/>
    <w:rsid w:val="00EC15D3"/>
    <w:rsid w:val="00EC1E73"/>
    <w:rsid w:val="00EC4457"/>
    <w:rsid w:val="00EC4B7B"/>
    <w:rsid w:val="00EC4E83"/>
    <w:rsid w:val="00EC6609"/>
    <w:rsid w:val="00EC7971"/>
    <w:rsid w:val="00EC7FC9"/>
    <w:rsid w:val="00ED04EC"/>
    <w:rsid w:val="00ED2124"/>
    <w:rsid w:val="00ED22B9"/>
    <w:rsid w:val="00ED3038"/>
    <w:rsid w:val="00ED376B"/>
    <w:rsid w:val="00ED5CBF"/>
    <w:rsid w:val="00ED7C37"/>
    <w:rsid w:val="00EE0244"/>
    <w:rsid w:val="00EE0B3E"/>
    <w:rsid w:val="00EE1222"/>
    <w:rsid w:val="00EE3AD0"/>
    <w:rsid w:val="00EE3DE5"/>
    <w:rsid w:val="00EE4DD6"/>
    <w:rsid w:val="00EE6B47"/>
    <w:rsid w:val="00EE6B51"/>
    <w:rsid w:val="00EE6E26"/>
    <w:rsid w:val="00EE724D"/>
    <w:rsid w:val="00EE788B"/>
    <w:rsid w:val="00EE7CB6"/>
    <w:rsid w:val="00EF11A7"/>
    <w:rsid w:val="00EF16AD"/>
    <w:rsid w:val="00EF49BD"/>
    <w:rsid w:val="00EF584A"/>
    <w:rsid w:val="00EF5BB6"/>
    <w:rsid w:val="00EF6332"/>
    <w:rsid w:val="00EF6BD3"/>
    <w:rsid w:val="00EF789E"/>
    <w:rsid w:val="00F01075"/>
    <w:rsid w:val="00F01744"/>
    <w:rsid w:val="00F01AE7"/>
    <w:rsid w:val="00F04059"/>
    <w:rsid w:val="00F04BAE"/>
    <w:rsid w:val="00F11D7E"/>
    <w:rsid w:val="00F145D3"/>
    <w:rsid w:val="00F147A8"/>
    <w:rsid w:val="00F148D6"/>
    <w:rsid w:val="00F161D1"/>
    <w:rsid w:val="00F161E7"/>
    <w:rsid w:val="00F16225"/>
    <w:rsid w:val="00F164F0"/>
    <w:rsid w:val="00F2121F"/>
    <w:rsid w:val="00F21FAC"/>
    <w:rsid w:val="00F222E8"/>
    <w:rsid w:val="00F23E4B"/>
    <w:rsid w:val="00F278A9"/>
    <w:rsid w:val="00F30108"/>
    <w:rsid w:val="00F31009"/>
    <w:rsid w:val="00F3102F"/>
    <w:rsid w:val="00F335D9"/>
    <w:rsid w:val="00F33F13"/>
    <w:rsid w:val="00F343BA"/>
    <w:rsid w:val="00F34C0B"/>
    <w:rsid w:val="00F35028"/>
    <w:rsid w:val="00F36B13"/>
    <w:rsid w:val="00F37520"/>
    <w:rsid w:val="00F3784F"/>
    <w:rsid w:val="00F4088D"/>
    <w:rsid w:val="00F408B5"/>
    <w:rsid w:val="00F40BA8"/>
    <w:rsid w:val="00F412F6"/>
    <w:rsid w:val="00F416F2"/>
    <w:rsid w:val="00F43461"/>
    <w:rsid w:val="00F439BE"/>
    <w:rsid w:val="00F45DA2"/>
    <w:rsid w:val="00F476A5"/>
    <w:rsid w:val="00F478D6"/>
    <w:rsid w:val="00F51E40"/>
    <w:rsid w:val="00F528DA"/>
    <w:rsid w:val="00F5399A"/>
    <w:rsid w:val="00F53CAC"/>
    <w:rsid w:val="00F53DC6"/>
    <w:rsid w:val="00F544AE"/>
    <w:rsid w:val="00F54DE1"/>
    <w:rsid w:val="00F54F9C"/>
    <w:rsid w:val="00F56178"/>
    <w:rsid w:val="00F576FD"/>
    <w:rsid w:val="00F57F5B"/>
    <w:rsid w:val="00F60A0E"/>
    <w:rsid w:val="00F61213"/>
    <w:rsid w:val="00F62044"/>
    <w:rsid w:val="00F621EB"/>
    <w:rsid w:val="00F62A93"/>
    <w:rsid w:val="00F634D2"/>
    <w:rsid w:val="00F63BD3"/>
    <w:rsid w:val="00F63DFA"/>
    <w:rsid w:val="00F64C22"/>
    <w:rsid w:val="00F65A3A"/>
    <w:rsid w:val="00F67326"/>
    <w:rsid w:val="00F7157D"/>
    <w:rsid w:val="00F71883"/>
    <w:rsid w:val="00F71AF9"/>
    <w:rsid w:val="00F720DA"/>
    <w:rsid w:val="00F73014"/>
    <w:rsid w:val="00F73965"/>
    <w:rsid w:val="00F73C4E"/>
    <w:rsid w:val="00F7531E"/>
    <w:rsid w:val="00F754D3"/>
    <w:rsid w:val="00F77064"/>
    <w:rsid w:val="00F778E2"/>
    <w:rsid w:val="00F80FBB"/>
    <w:rsid w:val="00F816D8"/>
    <w:rsid w:val="00F8267F"/>
    <w:rsid w:val="00F82738"/>
    <w:rsid w:val="00F831E0"/>
    <w:rsid w:val="00F836B8"/>
    <w:rsid w:val="00F84623"/>
    <w:rsid w:val="00F84F33"/>
    <w:rsid w:val="00F85D94"/>
    <w:rsid w:val="00F85FF3"/>
    <w:rsid w:val="00F871C6"/>
    <w:rsid w:val="00F87507"/>
    <w:rsid w:val="00F8750D"/>
    <w:rsid w:val="00F87AC7"/>
    <w:rsid w:val="00F87ADF"/>
    <w:rsid w:val="00F903B9"/>
    <w:rsid w:val="00F92E56"/>
    <w:rsid w:val="00F93547"/>
    <w:rsid w:val="00F936AD"/>
    <w:rsid w:val="00F93FF4"/>
    <w:rsid w:val="00F94E3A"/>
    <w:rsid w:val="00F95587"/>
    <w:rsid w:val="00FA235A"/>
    <w:rsid w:val="00FA2EB1"/>
    <w:rsid w:val="00FA3597"/>
    <w:rsid w:val="00FA47B2"/>
    <w:rsid w:val="00FA5A81"/>
    <w:rsid w:val="00FA68FD"/>
    <w:rsid w:val="00FA7691"/>
    <w:rsid w:val="00FB094B"/>
    <w:rsid w:val="00FB26F6"/>
    <w:rsid w:val="00FB3B00"/>
    <w:rsid w:val="00FB4575"/>
    <w:rsid w:val="00FB5323"/>
    <w:rsid w:val="00FB5456"/>
    <w:rsid w:val="00FB5DCB"/>
    <w:rsid w:val="00FB61E6"/>
    <w:rsid w:val="00FB6502"/>
    <w:rsid w:val="00FB6E9E"/>
    <w:rsid w:val="00FB6F1B"/>
    <w:rsid w:val="00FB7886"/>
    <w:rsid w:val="00FB7A29"/>
    <w:rsid w:val="00FC12B5"/>
    <w:rsid w:val="00FC1853"/>
    <w:rsid w:val="00FC1DCB"/>
    <w:rsid w:val="00FC209A"/>
    <w:rsid w:val="00FC5C85"/>
    <w:rsid w:val="00FC65DC"/>
    <w:rsid w:val="00FC6B7F"/>
    <w:rsid w:val="00FC743E"/>
    <w:rsid w:val="00FC7FB2"/>
    <w:rsid w:val="00FD156C"/>
    <w:rsid w:val="00FD4C16"/>
    <w:rsid w:val="00FD544F"/>
    <w:rsid w:val="00FD5FCC"/>
    <w:rsid w:val="00FD7C56"/>
    <w:rsid w:val="00FE2119"/>
    <w:rsid w:val="00FE23F2"/>
    <w:rsid w:val="00FE261C"/>
    <w:rsid w:val="00FE42FE"/>
    <w:rsid w:val="00FE4A07"/>
    <w:rsid w:val="00FE4C23"/>
    <w:rsid w:val="00FE4FBA"/>
    <w:rsid w:val="00FE5518"/>
    <w:rsid w:val="00FE5A13"/>
    <w:rsid w:val="00FF102B"/>
    <w:rsid w:val="00FF1A3C"/>
    <w:rsid w:val="00FF1EB7"/>
    <w:rsid w:val="00FF23C8"/>
    <w:rsid w:val="00FF2A61"/>
    <w:rsid w:val="00FF2B55"/>
    <w:rsid w:val="00FF2E2F"/>
    <w:rsid w:val="00FF2E67"/>
    <w:rsid w:val="00FF3D8D"/>
    <w:rsid w:val="00FF4984"/>
    <w:rsid w:val="00FF5632"/>
    <w:rsid w:val="00FF564B"/>
    <w:rsid w:val="00FF6B50"/>
    <w:rsid w:val="00FF77CB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02200E6E"/>
  <w15:chartTrackingRefBased/>
  <w15:docId w15:val="{0E43B34C-50B4-4F8F-8261-1CA4723C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014"/>
    <w:rPr>
      <w:lang w:val="en-US" w:eastAsia="en-US"/>
    </w:rPr>
  </w:style>
  <w:style w:type="paragraph" w:styleId="Heading1">
    <w:name w:val="heading 1"/>
    <w:basedOn w:val="Normal"/>
    <w:next w:val="Normal"/>
    <w:qFormat/>
    <w:rsid w:val="00F222E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F222E8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rsid w:val="00F222E8"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F222E8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222E8"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F222E8"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rsid w:val="00F222E8"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rsid w:val="00F222E8"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222E8"/>
    <w:rPr>
      <w:sz w:val="28"/>
    </w:rPr>
  </w:style>
  <w:style w:type="paragraph" w:styleId="Header">
    <w:name w:val="header"/>
    <w:basedOn w:val="Normal"/>
    <w:link w:val="HeaderChar"/>
    <w:rsid w:val="00F222E8"/>
    <w:pPr>
      <w:tabs>
        <w:tab w:val="left" w:pos="4820"/>
        <w:tab w:val="right" w:pos="8640"/>
      </w:tabs>
      <w:ind w:left="4820" w:hanging="4820"/>
    </w:pPr>
    <w:rPr>
      <w:rFonts w:ascii="Calibri" w:hAnsi="Calibri"/>
      <w:i/>
      <w:sz w:val="18"/>
    </w:rPr>
  </w:style>
  <w:style w:type="paragraph" w:styleId="Footer">
    <w:name w:val="footer"/>
    <w:basedOn w:val="Header"/>
    <w:autoRedefine/>
    <w:semiHidden/>
    <w:rsid w:val="00F222E8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sid w:val="00F222E8"/>
    <w:rPr>
      <w:sz w:val="24"/>
      <w:lang w:val="en-GB"/>
    </w:rPr>
  </w:style>
  <w:style w:type="character" w:styleId="Hyperlink">
    <w:name w:val="Hyperlink"/>
    <w:semiHidden/>
    <w:rsid w:val="00F222E8"/>
    <w:rPr>
      <w:color w:val="0000FF"/>
      <w:u w:val="single"/>
    </w:rPr>
  </w:style>
  <w:style w:type="paragraph" w:styleId="BodyText2">
    <w:name w:val="Body Text 2"/>
    <w:basedOn w:val="Normal"/>
    <w:semiHidden/>
    <w:rsid w:val="00F222E8"/>
    <w:rPr>
      <w:i/>
      <w:iCs/>
    </w:rPr>
  </w:style>
  <w:style w:type="paragraph" w:styleId="BodyText3">
    <w:name w:val="Body Text 3"/>
    <w:basedOn w:val="Normal"/>
    <w:semiHidden/>
    <w:rsid w:val="00F222E8"/>
    <w:rPr>
      <w:rFonts w:ascii="Photina" w:hAnsi="Photina"/>
      <w:b/>
      <w:bCs/>
      <w:iCs/>
      <w:sz w:val="28"/>
    </w:rPr>
  </w:style>
  <w:style w:type="character" w:styleId="FollowedHyperlink">
    <w:name w:val="FollowedHyperlink"/>
    <w:semiHidden/>
    <w:rsid w:val="00F222E8"/>
    <w:rPr>
      <w:color w:val="800080"/>
      <w:u w:val="single"/>
    </w:rPr>
  </w:style>
  <w:style w:type="paragraph" w:styleId="BodyTextIndent">
    <w:name w:val="Body Text Indent"/>
    <w:basedOn w:val="Normal"/>
    <w:semiHidden/>
    <w:rsid w:val="00F222E8"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  <w:rsid w:val="00F222E8"/>
  </w:style>
  <w:style w:type="character" w:styleId="Strong">
    <w:name w:val="Strong"/>
    <w:qFormat/>
    <w:rsid w:val="00F222E8"/>
    <w:rPr>
      <w:b/>
      <w:bCs/>
    </w:rPr>
  </w:style>
  <w:style w:type="paragraph" w:customStyle="1" w:styleId="ListBullet1">
    <w:name w:val="List Bullet 1"/>
    <w:basedOn w:val="Normal"/>
    <w:rsid w:val="00F222E8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F22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222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222E8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F222E8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2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22E8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C340FD"/>
  </w:style>
  <w:style w:type="paragraph" w:styleId="ListParagraph">
    <w:name w:val="List Paragraph"/>
    <w:basedOn w:val="Normal"/>
    <w:uiPriority w:val="34"/>
    <w:qFormat/>
    <w:rsid w:val="00F222E8"/>
    <w:pPr>
      <w:ind w:left="720"/>
    </w:pPr>
  </w:style>
  <w:style w:type="paragraph" w:customStyle="1" w:styleId="Notice">
    <w:name w:val="Notice"/>
    <w:basedOn w:val="Normal"/>
    <w:link w:val="NoticeChar"/>
    <w:qFormat/>
    <w:rsid w:val="00F222E8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F222E8"/>
    <w:pPr>
      <w:ind w:left="5103"/>
    </w:pPr>
  </w:style>
  <w:style w:type="character" w:customStyle="1" w:styleId="NoticeChar">
    <w:name w:val="Notice Char"/>
    <w:link w:val="Notice"/>
    <w:rsid w:val="00F222E8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F222E8"/>
    <w:pPr>
      <w:numPr>
        <w:numId w:val="2"/>
      </w:numPr>
      <w:spacing w:before="120"/>
      <w:ind w:left="425" w:hanging="425"/>
    </w:pPr>
    <w:rPr>
      <w:rFonts w:ascii="Calibri" w:hAnsi="Calibri"/>
      <w:b/>
    </w:rPr>
  </w:style>
  <w:style w:type="character" w:customStyle="1" w:styleId="SignChar">
    <w:name w:val="Sign Char"/>
    <w:link w:val="Sign"/>
    <w:rsid w:val="00F222E8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F222E8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F222E8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F222E8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unnumberedChar">
    <w:name w:val="List unnumbered Char"/>
    <w:link w:val="Listunnumbered"/>
    <w:rsid w:val="00F222E8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F222E8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F222E8"/>
  </w:style>
  <w:style w:type="character" w:customStyle="1" w:styleId="headerChar0">
    <w:name w:val="header Char"/>
    <w:link w:val="Header1"/>
    <w:rsid w:val="00F222E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BE08BC"/>
    <w:pPr>
      <w:tabs>
        <w:tab w:val="left" w:pos="1134"/>
      </w:tabs>
      <w:spacing w:before="120"/>
    </w:pPr>
    <w:rPr>
      <w:rFonts w:ascii="Calibri" w:hAnsi="Calibri"/>
    </w:rPr>
  </w:style>
  <w:style w:type="paragraph" w:customStyle="1" w:styleId="Itemlevel2">
    <w:name w:val="Item level 2"/>
    <w:basedOn w:val="Itemlevel1"/>
    <w:link w:val="Itemlevel2Char"/>
    <w:qFormat/>
    <w:rsid w:val="00C2096C"/>
    <w:pPr>
      <w:tabs>
        <w:tab w:val="clear" w:pos="1134"/>
        <w:tab w:val="left" w:pos="1701"/>
      </w:tabs>
      <w:ind w:left="1701" w:hanging="567"/>
    </w:pPr>
  </w:style>
  <w:style w:type="character" w:customStyle="1" w:styleId="Itemlevel1Char">
    <w:name w:val="Item level 1 Char"/>
    <w:link w:val="Itemlevel1"/>
    <w:rsid w:val="00BE08BC"/>
    <w:rPr>
      <w:rFonts w:ascii="Calibri" w:hAnsi="Calibri"/>
      <w:lang w:val="en-US" w:eastAsia="en-US"/>
    </w:rPr>
  </w:style>
  <w:style w:type="paragraph" w:customStyle="1" w:styleId="Itemlevel3">
    <w:name w:val="Item level 3"/>
    <w:basedOn w:val="Itemlevel2"/>
    <w:link w:val="Itemlevel3Char"/>
    <w:qFormat/>
    <w:rsid w:val="00C2096C"/>
    <w:pPr>
      <w:tabs>
        <w:tab w:val="clear" w:pos="1701"/>
      </w:tabs>
      <w:ind w:left="2268"/>
    </w:pPr>
  </w:style>
  <w:style w:type="character" w:customStyle="1" w:styleId="Itemlevel2Char">
    <w:name w:val="Item level 2 Char"/>
    <w:link w:val="Itemlevel2"/>
    <w:rsid w:val="00C2096C"/>
    <w:rPr>
      <w:rFonts w:ascii="Calibri" w:hAnsi="Calibri"/>
      <w:lang w:val="en-US" w:eastAsia="en-US"/>
    </w:rPr>
  </w:style>
  <w:style w:type="paragraph" w:customStyle="1" w:styleId="tablecell">
    <w:name w:val="table cell"/>
    <w:link w:val="tablecellChar"/>
    <w:qFormat/>
    <w:rsid w:val="00BE08BC"/>
    <w:rPr>
      <w:rFonts w:ascii="Calibri" w:hAnsi="Calibri"/>
      <w:i/>
      <w:color w:val="000000"/>
      <w:sz w:val="18"/>
      <w:shd w:val="clear" w:color="auto" w:fill="FFFFFF"/>
      <w:lang w:val="en-US" w:eastAsia="en-US"/>
    </w:rPr>
  </w:style>
  <w:style w:type="character" w:customStyle="1" w:styleId="Itemlevel3Char">
    <w:name w:val="Item level 3 Char"/>
    <w:link w:val="Itemlevel3"/>
    <w:rsid w:val="00C2096C"/>
    <w:rPr>
      <w:rFonts w:ascii="Calibri" w:hAnsi="Calibri"/>
      <w:lang w:val="en-US" w:eastAsia="en-US"/>
    </w:rPr>
  </w:style>
  <w:style w:type="paragraph" w:styleId="NormalWeb">
    <w:name w:val="Normal (Web)"/>
    <w:basedOn w:val="Normal"/>
    <w:uiPriority w:val="99"/>
    <w:unhideWhenUsed/>
    <w:rsid w:val="00A41501"/>
    <w:rPr>
      <w:sz w:val="24"/>
      <w:szCs w:val="24"/>
    </w:rPr>
  </w:style>
  <w:style w:type="character" w:customStyle="1" w:styleId="tablecellChar">
    <w:name w:val="table cell Char"/>
    <w:link w:val="tablecell"/>
    <w:rsid w:val="00BE08BC"/>
    <w:rPr>
      <w:rFonts w:ascii="Calibri" w:hAnsi="Calibri"/>
      <w:i/>
      <w:color w:val="000000"/>
      <w:sz w:val="18"/>
      <w:lang w:val="en-US" w:eastAsia="en-US" w:bidi="ar-SA"/>
    </w:rPr>
  </w:style>
  <w:style w:type="paragraph" w:styleId="Revision">
    <w:name w:val="Revision"/>
    <w:hidden/>
    <w:uiPriority w:val="99"/>
    <w:semiHidden/>
    <w:rsid w:val="00323B3A"/>
    <w:rPr>
      <w:lang w:val="en-US" w:eastAsia="en-US"/>
    </w:rPr>
  </w:style>
  <w:style w:type="paragraph" w:customStyle="1" w:styleId="Default">
    <w:name w:val="Default"/>
    <w:rsid w:val="00D174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link w:val="Heading2"/>
    <w:rsid w:val="004B35B9"/>
    <w:rPr>
      <w:rFonts w:ascii="Calibri" w:hAnsi="Calibri"/>
      <w:b/>
      <w:sz w:val="32"/>
      <w:lang w:eastAsia="en-US"/>
    </w:rPr>
  </w:style>
  <w:style w:type="character" w:styleId="CommentReference">
    <w:name w:val="annotation reference"/>
    <w:uiPriority w:val="99"/>
    <w:semiHidden/>
    <w:unhideWhenUsed/>
    <w:rsid w:val="00F017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744"/>
  </w:style>
  <w:style w:type="character" w:customStyle="1" w:styleId="CommentTextChar">
    <w:name w:val="Comment Text Char"/>
    <w:link w:val="CommentText"/>
    <w:uiPriority w:val="99"/>
    <w:semiHidden/>
    <w:rsid w:val="00F0174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7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174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8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87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02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36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Parish%20Council\Comms%20Group\2012%20Agenda%20design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5CC9A82F4CA4994369CB12279FC6B" ma:contentTypeVersion="2" ma:contentTypeDescription="Create a new document." ma:contentTypeScope="" ma:versionID="820c5c9798e8f6ec6345068bfcc4af9a">
  <xsd:schema xmlns:xsd="http://www.w3.org/2001/XMLSchema" xmlns:xs="http://www.w3.org/2001/XMLSchema" xmlns:p="http://schemas.microsoft.com/office/2006/metadata/properties" xmlns:ns3="3f8cb3f4-7d97-4920-8e5c-562edae67c05" targetNamespace="http://schemas.microsoft.com/office/2006/metadata/properties" ma:root="true" ma:fieldsID="1d460410a044dca5697aa40ea58e34fb" ns3:_="">
    <xsd:import namespace="3f8cb3f4-7d97-4920-8e5c-562edae67c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b3f4-7d97-4920-8e5c-562edae6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E06073-A00B-414E-8E46-473109EAAC7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3f8cb3f4-7d97-4920-8e5c-562edae67c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8D10F7-368F-4781-AF7D-E2A3BA816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C02F6-9B5D-4E16-8024-D37FBF27FD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FDCB1C-CA45-476E-82C7-FBFDEC274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b3f4-7d97-4920-8e5c-562edae6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Agenda design 4</Template>
  <TotalTime>1</TotalTime>
  <Pages>6</Pages>
  <Words>1860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11786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dc:description/>
  <cp:lastModifiedBy>Kouy Young</cp:lastModifiedBy>
  <cp:revision>3</cp:revision>
  <cp:lastPrinted>2019-06-21T11:44:00Z</cp:lastPrinted>
  <dcterms:created xsi:type="dcterms:W3CDTF">2021-06-09T08:13:00Z</dcterms:created>
  <dcterms:modified xsi:type="dcterms:W3CDTF">2021-06-14T23:14:00Z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0x01010097D5CC9A82F4CA4994369CB12279FC6B</vt:lpwstr>
  </property>
</Properties>
</file>